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58303453"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4F19EC">
        <w:rPr>
          <w:rFonts w:ascii="Arial" w:hAnsi="Arial" w:cs="Arial"/>
          <w:b/>
          <w:noProof/>
          <w:sz w:val="24"/>
          <w:szCs w:val="24"/>
        </w:rPr>
        <w:t>E</w:t>
      </w:r>
      <w:bookmarkStart w:id="0" w:name="_GoBack"/>
      <w:bookmarkEnd w:id="0"/>
      <w:r w:rsidRPr="00471B80">
        <w:rPr>
          <w:rFonts w:ascii="Arial" w:hAnsi="Arial" w:cs="Arial"/>
          <w:b/>
          <w:noProof/>
          <w:sz w:val="24"/>
          <w:szCs w:val="24"/>
        </w:rPr>
        <w:tab/>
        <w:t>S2-</w:t>
      </w:r>
      <w:r w:rsidR="00B775ED">
        <w:rPr>
          <w:rFonts w:ascii="Arial" w:hAnsi="Arial" w:cs="Arial"/>
          <w:b/>
          <w:noProof/>
          <w:sz w:val="24"/>
          <w:szCs w:val="24"/>
        </w:rPr>
        <w:t>200</w:t>
      </w:r>
      <w:r w:rsidR="00E337D1">
        <w:rPr>
          <w:rFonts w:ascii="Arial" w:hAnsi="Arial" w:cs="Arial"/>
          <w:b/>
          <w:noProof/>
          <w:sz w:val="24"/>
          <w:szCs w:val="24"/>
        </w:rPr>
        <w:t>2029</w:t>
      </w:r>
    </w:p>
    <w:p w14:paraId="41A6288D" w14:textId="6DCE81F8" w:rsidR="001E41F3" w:rsidRPr="004F19EC" w:rsidRDefault="005A4D80" w:rsidP="004F19EC">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1F707A">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E035F0"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57D4FBF" w:rsidR="001E41F3" w:rsidRPr="00410371" w:rsidRDefault="00B775ED" w:rsidP="00E13F3D">
            <w:pPr>
              <w:pStyle w:val="CRCoverPage"/>
              <w:spacing w:after="0"/>
              <w:jc w:val="right"/>
              <w:rPr>
                <w:b/>
                <w:noProof/>
                <w:sz w:val="28"/>
              </w:rPr>
            </w:pPr>
            <w:r>
              <w:rPr>
                <w:b/>
                <w:noProof/>
                <w:sz w:val="28"/>
              </w:rPr>
              <w:t>23.</w:t>
            </w:r>
            <w:r w:rsidR="00E035F0">
              <w:rPr>
                <w:b/>
                <w:noProof/>
                <w:sz w:val="28"/>
              </w:rPr>
              <w:t>5</w:t>
            </w:r>
            <w:r>
              <w:rPr>
                <w:b/>
                <w:noProof/>
                <w:sz w:val="28"/>
              </w:rPr>
              <w:t>0</w:t>
            </w:r>
            <w:r w:rsidR="00907110">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04F019A9" w:rsidR="001E41F3" w:rsidRPr="00410371" w:rsidRDefault="00E337D1" w:rsidP="00547111">
            <w:pPr>
              <w:pStyle w:val="CRCoverPage"/>
              <w:spacing w:after="0"/>
              <w:rPr>
                <w:noProof/>
              </w:rPr>
            </w:pPr>
            <w:r>
              <w:rPr>
                <w:b/>
                <w:noProof/>
                <w:sz w:val="28"/>
              </w:rPr>
              <w:t>2115</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238C45DB" w:rsidR="001E41F3" w:rsidRPr="00410371" w:rsidRDefault="00B775ED">
            <w:pPr>
              <w:pStyle w:val="CRCoverPage"/>
              <w:spacing w:after="0"/>
              <w:jc w:val="center"/>
              <w:rPr>
                <w:noProof/>
                <w:sz w:val="28"/>
              </w:rPr>
            </w:pPr>
            <w:r>
              <w:rPr>
                <w:b/>
                <w:noProof/>
                <w:sz w:val="28"/>
              </w:rPr>
              <w:t>16.</w:t>
            </w:r>
            <w:r w:rsidR="00E035F0">
              <w:rPr>
                <w:b/>
                <w:noProof/>
                <w:sz w:val="28"/>
              </w:rPr>
              <w:t>3</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5DEC25B" w:rsidR="001E41F3" w:rsidRDefault="0081261B">
            <w:pPr>
              <w:pStyle w:val="CRCoverPage"/>
              <w:spacing w:after="0"/>
              <w:ind w:left="100"/>
              <w:rPr>
                <w:noProof/>
              </w:rPr>
            </w:pPr>
            <w:r w:rsidRPr="00C26E0A">
              <w:t xml:space="preserve">Corrections for Registration and Service Request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0E7600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6FDCC869" w:rsidR="001E41F3" w:rsidRDefault="00C26E0A">
            <w:pPr>
              <w:pStyle w:val="CRCoverPage"/>
              <w:spacing w:after="0"/>
              <w:ind w:left="100"/>
              <w:rPr>
                <w:noProof/>
              </w:rPr>
            </w:pPr>
            <w:r w:rsidRPr="00C26E0A">
              <w:rPr>
                <w:noProof/>
              </w:rPr>
              <w:t>ETSUN</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66A46E24" w:rsidR="001E41F3" w:rsidRDefault="00B775ED">
            <w:pPr>
              <w:pStyle w:val="CRCoverPage"/>
              <w:spacing w:after="0"/>
              <w:ind w:left="100"/>
              <w:rPr>
                <w:noProof/>
              </w:rPr>
            </w:pPr>
            <w:r>
              <w:rPr>
                <w:noProof/>
              </w:rPr>
              <w:t>1</w:t>
            </w:r>
            <w:r w:rsidR="00E337D1">
              <w:rPr>
                <w:noProof/>
              </w:rPr>
              <w:t>8</w:t>
            </w:r>
            <w:r>
              <w:rPr>
                <w:noProof/>
              </w:rPr>
              <w:t>/02/2020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CF515" w14:textId="7C631934" w:rsidR="0083036F" w:rsidRDefault="003B7BF1" w:rsidP="004A2DA6">
            <w:pPr>
              <w:pStyle w:val="CRCoverPage"/>
              <w:numPr>
                <w:ilvl w:val="0"/>
                <w:numId w:val="1"/>
              </w:numPr>
              <w:spacing w:after="0"/>
              <w:rPr>
                <w:noProof/>
              </w:rPr>
            </w:pPr>
            <w:r>
              <w:rPr>
                <w:noProof/>
              </w:rPr>
              <w:t>Intra 5GS Idle mode mobility registration procedure is not properly described</w:t>
            </w:r>
            <w:r w:rsidR="008B3388">
              <w:rPr>
                <w:noProof/>
              </w:rPr>
              <w:t>, as it refers to Service Request procedure without sufficient details. This cases an incorrect description of mobility registration</w:t>
            </w:r>
            <w:r>
              <w:rPr>
                <w:noProof/>
              </w:rPr>
              <w:t>.</w:t>
            </w:r>
          </w:p>
          <w:p w14:paraId="4667043C" w14:textId="00CACFB0" w:rsidR="007265D4" w:rsidRDefault="007265D4" w:rsidP="004A2DA6">
            <w:pPr>
              <w:pStyle w:val="CRCoverPage"/>
              <w:numPr>
                <w:ilvl w:val="0"/>
                <w:numId w:val="1"/>
              </w:numPr>
              <w:spacing w:after="0"/>
              <w:rPr>
                <w:noProof/>
              </w:rPr>
            </w:pPr>
            <w:r>
              <w:rPr>
                <w:noProof/>
              </w:rPr>
              <w:t>The current ETSUN procedure for service request procedure is lacking the linkage to HLCOM</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C270A" w14:textId="77777777" w:rsidR="001E41F3" w:rsidRDefault="007265D4" w:rsidP="0083036F">
            <w:pPr>
              <w:pStyle w:val="CRCoverPage"/>
              <w:numPr>
                <w:ilvl w:val="0"/>
                <w:numId w:val="2"/>
              </w:numPr>
              <w:spacing w:after="0"/>
              <w:rPr>
                <w:noProof/>
              </w:rPr>
            </w:pPr>
            <w:r>
              <w:rPr>
                <w:noProof/>
              </w:rPr>
              <w:t>Update the ETSUN Registration procedure</w:t>
            </w:r>
          </w:p>
          <w:p w14:paraId="209C384C" w14:textId="2DAA9C54" w:rsidR="007265D4" w:rsidRDefault="007265D4" w:rsidP="0083036F">
            <w:pPr>
              <w:pStyle w:val="CRCoverPage"/>
              <w:numPr>
                <w:ilvl w:val="0"/>
                <w:numId w:val="2"/>
              </w:numPr>
              <w:spacing w:after="0"/>
              <w:rPr>
                <w:noProof/>
              </w:rPr>
            </w:pPr>
            <w:r>
              <w:rPr>
                <w:noProof/>
              </w:rPr>
              <w:t>Update the ETSUN Service request procedure</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C439475" w:rsidR="001E41F3" w:rsidRDefault="007265D4">
            <w:pPr>
              <w:pStyle w:val="CRCoverPage"/>
              <w:spacing w:after="0"/>
              <w:ind w:left="100"/>
              <w:rPr>
                <w:noProof/>
              </w:rPr>
            </w:pPr>
            <w:r>
              <w:rPr>
                <w:noProof/>
              </w:rPr>
              <w:t>Incorrect and missing descriptions in Registration and Service Request procedures</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A526289" w:rsidR="001E41F3" w:rsidRDefault="007265D4">
            <w:pPr>
              <w:pStyle w:val="CRCoverPage"/>
              <w:spacing w:after="0"/>
              <w:ind w:left="100"/>
              <w:rPr>
                <w:noProof/>
              </w:rPr>
            </w:pPr>
            <w:r>
              <w:rPr>
                <w:lang w:eastAsia="zh-CN"/>
              </w:rPr>
              <w:t>4.23.3, 4.23.4.3</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47CEF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59AF384" w:rsidR="001E41F3" w:rsidRDefault="007265D4">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463A71E" w:rsidR="001E41F3" w:rsidRDefault="007265D4">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6E7E17" w14:textId="234EB0A1" w:rsidR="00297D56" w:rsidRPr="00AA1C05"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lastRenderedPageBreak/>
        <w:t xml:space="preserve">**** BEGINNING OF </w:t>
      </w:r>
      <w:r>
        <w:rPr>
          <w:noProof/>
          <w:color w:val="FF0000"/>
          <w:sz w:val="36"/>
          <w:highlight w:val="yellow"/>
        </w:rPr>
        <w:t xml:space="preserve">1st </w:t>
      </w:r>
      <w:r w:rsidRPr="00FE432C">
        <w:rPr>
          <w:noProof/>
          <w:color w:val="FF0000"/>
          <w:sz w:val="36"/>
          <w:highlight w:val="yellow"/>
        </w:rPr>
        <w:t>CHANGES</w:t>
      </w:r>
      <w:r w:rsidRPr="00AA1C05">
        <w:rPr>
          <w:noProof/>
          <w:color w:val="FF0000"/>
          <w:sz w:val="36"/>
        </w:rPr>
        <w:t xml:space="preserve"> ****</w:t>
      </w:r>
    </w:p>
    <w:p w14:paraId="0D256E00" w14:textId="77777777" w:rsidR="000719F7" w:rsidRPr="00140E21" w:rsidRDefault="000719F7" w:rsidP="000719F7">
      <w:pPr>
        <w:pStyle w:val="Heading3"/>
      </w:pPr>
      <w:bookmarkStart w:id="3" w:name="_Toc20204327"/>
      <w:bookmarkStart w:id="4" w:name="_Toc27895019"/>
      <w:r w:rsidRPr="00140E21">
        <w:t>4.23.3</w:t>
      </w:r>
      <w:r w:rsidRPr="00140E21">
        <w:tab/>
        <w:t>Registration procedure</w:t>
      </w:r>
      <w:bookmarkEnd w:id="3"/>
      <w:bookmarkEnd w:id="4"/>
    </w:p>
    <w:p w14:paraId="6FF99E89" w14:textId="77777777" w:rsidR="000719F7" w:rsidRPr="00140E21" w:rsidRDefault="000719F7" w:rsidP="000719F7">
      <w:r w:rsidRPr="00140E21">
        <w:t>The following impacts are applicable to clause 4.2.2.2 (Registration procedure) when the UE has established PDU Session(s):</w:t>
      </w:r>
    </w:p>
    <w:p w14:paraId="5643D1DF" w14:textId="77777777" w:rsidR="000719F7" w:rsidRPr="00140E21" w:rsidRDefault="000719F7" w:rsidP="000719F7">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14:paraId="02D74BA1" w14:textId="77777777" w:rsidR="000719F7" w:rsidRPr="00140E21" w:rsidRDefault="000719F7" w:rsidP="000719F7">
      <w:pPr>
        <w:pStyle w:val="B1"/>
      </w:pPr>
      <w:r w:rsidRPr="00140E21">
        <w:t>-</w:t>
      </w:r>
      <w:r w:rsidRPr="00140E21">
        <w:tab/>
        <w:t>Step 17: The AMF determines whether I-SMF insertion/change/removal is needed. If the AMF does not have the service area of the SMF(s), the AMF queries NRF to get service area information of the received SMF(s). The AMF determines whether new I-SMF needs to be selected based on UE location and service area of the received SMF information. It includes the following cases:</w:t>
      </w:r>
    </w:p>
    <w:p w14:paraId="187D1D62" w14:textId="77777777" w:rsidR="000719F7" w:rsidRPr="00140E21" w:rsidRDefault="000719F7" w:rsidP="000719F7">
      <w:pPr>
        <w:pStyle w:val="B2"/>
      </w:pPr>
      <w:r w:rsidRPr="00140E21">
        <w:t>a.</w:t>
      </w:r>
      <w:r w:rsidRPr="00140E21">
        <w:tab/>
        <w:t>if the received SMF information includes only SMF information and service area of SMF includes the area where the UE camps, new I-SMF selection is not needed; or</w:t>
      </w:r>
    </w:p>
    <w:p w14:paraId="12DCED6E" w14:textId="77777777" w:rsidR="000719F7" w:rsidRPr="00140E21" w:rsidRDefault="000719F7" w:rsidP="000719F7">
      <w:pPr>
        <w:pStyle w:val="B2"/>
      </w:pPr>
      <w:r w:rsidRPr="00140E21">
        <w:t>b.</w:t>
      </w:r>
      <w:r w:rsidRPr="00140E21">
        <w:tab/>
        <w:t>if the received SMF information includes both I-SMF information and SMF information, and service area of I-SMF includes the area where the UE camps, the I-SMF can be reused; or</w:t>
      </w:r>
    </w:p>
    <w:p w14:paraId="408D619D" w14:textId="77777777" w:rsidR="000719F7" w:rsidRPr="00140E21" w:rsidRDefault="000719F7" w:rsidP="000719F7">
      <w:pPr>
        <w:pStyle w:val="B2"/>
      </w:pPr>
      <w:r w:rsidRPr="00140E21">
        <w:t>c.</w:t>
      </w:r>
      <w:r w:rsidRPr="00140E21">
        <w:tab/>
        <w:t>if the received SMF information includes both I-SMF information and SMF information, and the UE moves into the service area of SMF, the I-SMF removal process is triggered; or</w:t>
      </w:r>
    </w:p>
    <w:p w14:paraId="0AE696E9" w14:textId="77777777" w:rsidR="000719F7" w:rsidRPr="00140E21" w:rsidRDefault="000719F7" w:rsidP="000719F7">
      <w:pPr>
        <w:pStyle w:val="B2"/>
      </w:pPr>
      <w:r w:rsidRPr="00140E21">
        <w:t>d.</w:t>
      </w:r>
      <w:r w:rsidRPr="00140E21">
        <w:tab/>
        <w:t>if the received SMF information includes only SMF information, and the service area of SMF does not include the area where the UE camps, the AMF selects an I-SMF. The I-SMF insertion process is triggered; or</w:t>
      </w:r>
    </w:p>
    <w:p w14:paraId="4B381813" w14:textId="77777777" w:rsidR="000719F7" w:rsidRPr="00140E21" w:rsidRDefault="000719F7" w:rsidP="000719F7">
      <w:pPr>
        <w:pStyle w:val="B2"/>
      </w:pPr>
      <w:r w:rsidRPr="00140E21">
        <w:t>e.</w:t>
      </w:r>
      <w:r w:rsidRPr="00140E21">
        <w:tab/>
        <w:t>if the received SMF information includes both I-SMF and SMF information, and the service area of SMF and I-SMF does not include the area where the UE camps, the AMF selects a new I-SMF. The change of I-SMF process is triggered.</w:t>
      </w:r>
    </w:p>
    <w:p w14:paraId="420069EB" w14:textId="77777777" w:rsidR="000719F7" w:rsidRPr="00140E21" w:rsidRDefault="000719F7" w:rsidP="000719F7">
      <w:pPr>
        <w:pStyle w:val="B1"/>
      </w:pPr>
      <w:r w:rsidRPr="00140E21">
        <w:tab/>
        <w:t>For case a), no additional change to step 17 of clause 4.2.2.2.2 is needed for the update of the PDU Session.</w:t>
      </w:r>
    </w:p>
    <w:p w14:paraId="24EC2E1F" w14:textId="77777777" w:rsidR="000719F7" w:rsidRPr="00140E21" w:rsidRDefault="000719F7" w:rsidP="000719F7">
      <w:pPr>
        <w:pStyle w:val="B1"/>
      </w:pPr>
      <w:r w:rsidRPr="00140E21">
        <w:tab/>
        <w:t>For case b), the SMF in step 17 of clause 4.2.2.2.2 is changed to I-SMF, and in addition, the reference clause 4.2.3.2 is changed to clause 4.23.4.2.</w:t>
      </w:r>
    </w:p>
    <w:p w14:paraId="573BC82B" w14:textId="1771345A" w:rsidR="00514DCF" w:rsidRPr="00140E21" w:rsidRDefault="000719F7" w:rsidP="00984A6A">
      <w:pPr>
        <w:pStyle w:val="B1"/>
      </w:pPr>
      <w:r w:rsidRPr="00140E21">
        <w:tab/>
        <w:t xml:space="preserve">For cases c), d) and e), the AMF invokes </w:t>
      </w:r>
      <w:proofErr w:type="spellStart"/>
      <w:r w:rsidRPr="00140E21">
        <w:t>Nsmf_PDUSession_CreateSMContext</w:t>
      </w:r>
      <w:proofErr w:type="spellEnd"/>
      <w:r w:rsidRPr="00140E21">
        <w:t xml:space="preserve"> (SM Context ID at SMF) towards the new I-SMF in case of I-SMF insertion or change, or towards SMF in case of I-SMF removal. Steps from step 4 onwards as described in clause 4.23.4.3 are executed</w:t>
      </w:r>
      <w:ins w:id="5" w:author="Ericsson_UserCQ" w:date="2020-02-06T21:59:00Z">
        <w:r w:rsidR="00984A6A">
          <w:t xml:space="preserve"> with follow</w:t>
        </w:r>
      </w:ins>
      <w:ins w:id="6" w:author="Ericsson_UserCQ" w:date="2020-02-06T22:00:00Z">
        <w:r w:rsidR="00984A6A">
          <w:t>ing enhancement</w:t>
        </w:r>
      </w:ins>
      <w:ins w:id="7" w:author="Ericsson_UserCQ" w:date="2020-02-17T14:01:00Z">
        <w:r w:rsidR="00C26E0A">
          <w:t>s:</w:t>
        </w:r>
      </w:ins>
    </w:p>
    <w:p w14:paraId="28D5FFDA" w14:textId="5C7FDE1A" w:rsidR="0058194B" w:rsidRDefault="00AB18F5">
      <w:pPr>
        <w:pStyle w:val="B2"/>
        <w:ind w:firstLine="0"/>
        <w:rPr>
          <w:ins w:id="8" w:author="Ericsson_UserCQ" w:date="2020-02-17T14:05:00Z"/>
        </w:rPr>
      </w:pPr>
      <w:ins w:id="9" w:author="Ericsson_UserCQ" w:date="2020-02-17T14:03:00Z">
        <w:r>
          <w:t>S</w:t>
        </w:r>
      </w:ins>
      <w:ins w:id="10" w:author="Ericsson_UserCQ" w:date="2020-02-06T22:26:00Z">
        <w:r w:rsidR="0058194B">
          <w:t>tep 9</w:t>
        </w:r>
      </w:ins>
      <w:ins w:id="11" w:author="Ericsson_UserCQ" w:date="2020-02-06T23:14:00Z">
        <w:r w:rsidR="0089044C">
          <w:t xml:space="preserve"> (</w:t>
        </w:r>
      </w:ins>
      <w:ins w:id="12" w:author="Ericsson_UserCQ" w:date="2020-02-17T14:04:00Z">
        <w:r>
          <w:t xml:space="preserve">for </w:t>
        </w:r>
      </w:ins>
      <w:ins w:id="13" w:author="Ericsson_UserCQ" w:date="2020-02-06T23:14:00Z">
        <w:r w:rsidR="0089044C">
          <w:t>case</w:t>
        </w:r>
      </w:ins>
      <w:ins w:id="14" w:author="Ericsson_UserCQ" w:date="2020-02-17T14:04:00Z">
        <w:r>
          <w:t>s</w:t>
        </w:r>
      </w:ins>
      <w:ins w:id="15" w:author="Ericsson_UserCQ" w:date="2020-02-06T23:14:00Z">
        <w:r w:rsidR="0089044C">
          <w:t xml:space="preserve"> d and e)</w:t>
        </w:r>
      </w:ins>
      <w:ins w:id="16" w:author="Ericsson_UserCQ" w:date="2020-02-17T14:04:00Z">
        <w:r>
          <w:t>:</w:t>
        </w:r>
      </w:ins>
      <w:ins w:id="17" w:author="Ericsson_UserCQ" w:date="2020-02-06T22:26:00Z">
        <w:r w:rsidR="0058194B">
          <w:t xml:space="preserve"> </w:t>
        </w:r>
      </w:ins>
      <w:ins w:id="18" w:author="Ericsson_UserCQ" w:date="2020-02-17T14:04:00Z">
        <w:r>
          <w:t>T</w:t>
        </w:r>
      </w:ins>
      <w:ins w:id="19" w:author="Ericsson_UserCQ" w:date="2020-02-06T22:28:00Z">
        <w:r w:rsidR="0058194B">
          <w:t xml:space="preserve">he N2 SM information is only provided by the </w:t>
        </w:r>
      </w:ins>
      <w:ins w:id="20" w:author="Ericsson_UserCQ" w:date="2020-02-06T22:29:00Z">
        <w:r w:rsidR="00B30477">
          <w:t>I-SMF</w:t>
        </w:r>
      </w:ins>
      <w:ins w:id="21" w:author="Ericsson User2" w:date="2020-02-17T13:16:00Z">
        <w:r w:rsidR="008B3388">
          <w:t xml:space="preserve"> </w:t>
        </w:r>
      </w:ins>
      <w:ins w:id="22" w:author="Ericsson_UserCQ" w:date="2020-02-06T22:29:00Z">
        <w:r w:rsidR="00B30477">
          <w:t>to AMF</w:t>
        </w:r>
      </w:ins>
      <w:ins w:id="23" w:author="Ericsson_UserCQ" w:date="2020-02-06T22:30:00Z">
        <w:r w:rsidR="00B30477">
          <w:t xml:space="preserve"> when N3 tunnel need to be established (i.e. </w:t>
        </w:r>
      </w:ins>
      <w:ins w:id="24" w:author="Ericsson_UserCQ" w:date="2020-02-06T23:09:00Z">
        <w:r w:rsidR="0089044C">
          <w:t xml:space="preserve">due to </w:t>
        </w:r>
      </w:ins>
      <w:ins w:id="25" w:author="Ericsson_UserCQ" w:date="2020-02-06T23:30:00Z">
        <w:r w:rsidR="000217AD">
          <w:t>buffered DL</w:t>
        </w:r>
      </w:ins>
      <w:ins w:id="26" w:author="Ericsson_UserCQ" w:date="2020-02-06T23:31:00Z">
        <w:r w:rsidR="000217AD">
          <w:t xml:space="preserve"> data</w:t>
        </w:r>
      </w:ins>
      <w:ins w:id="27" w:author="Ericsson_UserCQ" w:date="2020-02-06T22:30:00Z">
        <w:r w:rsidR="00B30477">
          <w:t xml:space="preserve"> </w:t>
        </w:r>
      </w:ins>
      <w:ins w:id="28" w:author="Ericsson_UserCQ" w:date="2020-02-06T23:37:00Z">
        <w:r w:rsidR="000217AD">
          <w:t xml:space="preserve">in old I-SMF/old-I-UPF </w:t>
        </w:r>
      </w:ins>
      <w:ins w:id="29" w:author="Ericsson_UserCQ" w:date="2020-02-06T22:30:00Z">
        <w:r w:rsidR="00B30477">
          <w:t xml:space="preserve">or </w:t>
        </w:r>
      </w:ins>
      <w:ins w:id="30" w:author="Ericsson_UserCQ" w:date="2020-02-06T23:31:00Z">
        <w:r w:rsidR="000217AD">
          <w:t xml:space="preserve">AMF has indicated to </w:t>
        </w:r>
      </w:ins>
      <w:ins w:id="31" w:author="Ericsson_UserCQ" w:date="2020-02-06T23:32:00Z">
        <w:r w:rsidR="000217AD">
          <w:t xml:space="preserve">I-SMF </w:t>
        </w:r>
      </w:ins>
      <w:ins w:id="32" w:author="Ericsson_UserCQ" w:date="2020-02-06T23:33:00Z">
        <w:r w:rsidR="000217AD">
          <w:t>to active</w:t>
        </w:r>
      </w:ins>
      <w:ins w:id="33" w:author="Ericsson_UserCQ" w:date="2020-02-06T23:32:00Z">
        <w:r w:rsidR="000217AD">
          <w:t xml:space="preserve"> user plane</w:t>
        </w:r>
      </w:ins>
      <w:ins w:id="34" w:author="Ericsson_UserCQ" w:date="2020-02-06T23:33:00Z">
        <w:r w:rsidR="000217AD">
          <w:t xml:space="preserve"> for PDU session (s) based on List of PDU Sessions </w:t>
        </w:r>
      </w:ins>
      <w:ins w:id="35" w:author="Ericsson_UserCQ" w:date="2020-02-06T23:34:00Z">
        <w:r w:rsidR="000217AD">
          <w:t>T</w:t>
        </w:r>
      </w:ins>
      <w:ins w:id="36" w:author="Ericsson_UserCQ" w:date="2020-02-06T23:33:00Z">
        <w:r w:rsidR="000217AD">
          <w:t xml:space="preserve">o </w:t>
        </w:r>
      </w:ins>
      <w:ins w:id="37" w:author="Ericsson_UserCQ" w:date="2020-02-06T23:34:00Z">
        <w:r w:rsidR="000217AD">
          <w:t>B</w:t>
        </w:r>
      </w:ins>
      <w:ins w:id="38" w:author="Ericsson_UserCQ" w:date="2020-02-06T23:33:00Z">
        <w:r w:rsidR="000217AD">
          <w:t xml:space="preserve">e </w:t>
        </w:r>
      </w:ins>
      <w:proofErr w:type="spellStart"/>
      <w:ins w:id="39" w:author="Ericsson_UserCQ" w:date="2020-02-06T23:34:00Z">
        <w:r w:rsidR="000217AD">
          <w:t>A</w:t>
        </w:r>
      </w:ins>
      <w:ins w:id="40" w:author="Ericsson_UserCQ" w:date="2020-02-06T23:33:00Z">
        <w:r w:rsidR="000217AD">
          <w:t>ctived</w:t>
        </w:r>
      </w:ins>
      <w:proofErr w:type="spellEnd"/>
      <w:ins w:id="41" w:author="Ericsson_UserCQ" w:date="2020-02-06T22:30:00Z">
        <w:r w:rsidR="00B30477">
          <w:t>)</w:t>
        </w:r>
      </w:ins>
      <w:ins w:id="42" w:author="Ericsson_UserCQ" w:date="2020-02-06T23:10:00Z">
        <w:r w:rsidR="0089044C">
          <w:t>.</w:t>
        </w:r>
      </w:ins>
    </w:p>
    <w:p w14:paraId="133A23F7" w14:textId="7FC903F8" w:rsidR="008B3388" w:rsidRDefault="00AB18F5" w:rsidP="00AB18F5">
      <w:pPr>
        <w:pStyle w:val="B2"/>
        <w:ind w:firstLine="0"/>
        <w:rPr>
          <w:ins w:id="43" w:author="Ericsson_UserCQ" w:date="2020-02-06T22:25:00Z"/>
        </w:rPr>
      </w:pPr>
      <w:ins w:id="44" w:author="Ericsson_UserCQ" w:date="2020-02-17T14:05:00Z">
        <w:r>
          <w:t xml:space="preserve">Step 16 (i.e. case c): The N2 SM information is only provided by the SMF to AMF when N3 tunnel need to be established (i.e. due to buffered DL data in old I-SMF/old-I-UPF or AMF has indicated to SMF to active user plane for PDU session (s) based on List of PDU Sessions To Be </w:t>
        </w:r>
        <w:proofErr w:type="spellStart"/>
        <w:r>
          <w:t>Actived</w:t>
        </w:r>
        <w:proofErr w:type="spellEnd"/>
        <w:r>
          <w:t>).</w:t>
        </w:r>
      </w:ins>
    </w:p>
    <w:p w14:paraId="3E5A69A9" w14:textId="68186CBE" w:rsidR="00B30477" w:rsidRDefault="00AB18F5" w:rsidP="007C11CE">
      <w:pPr>
        <w:pStyle w:val="B2"/>
        <w:ind w:firstLine="0"/>
        <w:rPr>
          <w:ins w:id="45" w:author="Ericsson_UserCQ" w:date="2020-02-06T22:33:00Z"/>
        </w:rPr>
      </w:pPr>
      <w:ins w:id="46" w:author="Ericsson_UserCQ" w:date="2020-02-17T14:06:00Z">
        <w:r>
          <w:t>S</w:t>
        </w:r>
      </w:ins>
      <w:ins w:id="47" w:author="Ericsson_UserCQ" w:date="2020-02-06T22:03:00Z">
        <w:r w:rsidR="00984A6A">
          <w:t>tep 17</w:t>
        </w:r>
      </w:ins>
      <w:ins w:id="48" w:author="Ericsson_UserCQ" w:date="2020-02-06T22:10:00Z">
        <w:r w:rsidR="007C11CE">
          <w:t xml:space="preserve"> </w:t>
        </w:r>
      </w:ins>
      <w:ins w:id="49" w:author="Ericsson_UserCQ" w:date="2020-02-17T14:06:00Z">
        <w:r>
          <w:t xml:space="preserve">is </w:t>
        </w:r>
      </w:ins>
      <w:ins w:id="50" w:author="Ericsson_UserCQ" w:date="2020-02-06T22:10:00Z">
        <w:r w:rsidR="007C11CE">
          <w:t xml:space="preserve">executed when </w:t>
        </w:r>
      </w:ins>
      <w:ins w:id="51" w:author="Ericsson_UserCQ" w:date="2020-02-06T22:32:00Z">
        <w:r w:rsidR="00B30477">
          <w:t>N3 tunnel need</w:t>
        </w:r>
      </w:ins>
      <w:ins w:id="52" w:author="Ericsson_UserCQ" w:date="2020-02-17T14:06:00Z">
        <w:r>
          <w:t>s</w:t>
        </w:r>
      </w:ins>
      <w:ins w:id="53" w:author="Ericsson_UserCQ" w:date="2020-02-06T22:32:00Z">
        <w:r w:rsidR="00B30477">
          <w:t xml:space="preserve"> to be</w:t>
        </w:r>
      </w:ins>
      <w:ins w:id="54" w:author="Ericsson_UserCQ" w:date="2020-02-06T22:10:00Z">
        <w:r w:rsidR="007C11CE">
          <w:t xml:space="preserve"> </w:t>
        </w:r>
      </w:ins>
      <w:ins w:id="55" w:author="Ericsson_UserCQ" w:date="2020-02-06T22:11:00Z">
        <w:r w:rsidR="007C11CE">
          <w:t>established</w:t>
        </w:r>
      </w:ins>
      <w:ins w:id="56" w:author="Ericsson_UserCQ" w:date="2020-02-06T22:14:00Z">
        <w:r w:rsidR="007C11CE">
          <w:t>. The NAS</w:t>
        </w:r>
      </w:ins>
      <w:ins w:id="57" w:author="Ericsson_UserCQ" w:date="2020-02-06T22:17:00Z">
        <w:r w:rsidR="007C11CE">
          <w:t xml:space="preserve"> message</w:t>
        </w:r>
      </w:ins>
      <w:ins w:id="58" w:author="Ericsson_UserCQ" w:date="2020-02-06T22:19:00Z">
        <w:r w:rsidR="0058194B">
          <w:t xml:space="preserve"> </w:t>
        </w:r>
      </w:ins>
      <w:ins w:id="59" w:author="Ericsson_UserCQ" w:date="2020-02-06T22:23:00Z">
        <w:r w:rsidR="0058194B">
          <w:t>Service Accept</w:t>
        </w:r>
      </w:ins>
      <w:ins w:id="60" w:author="Ericsson_UserCQ" w:date="2020-02-06T22:24:00Z">
        <w:r w:rsidR="0058194B">
          <w:t xml:space="preserve"> is replaced with</w:t>
        </w:r>
      </w:ins>
      <w:ins w:id="61" w:author="Ericsson_UserCQ" w:date="2020-02-06T22:21:00Z">
        <w:r w:rsidR="0058194B">
          <w:t xml:space="preserve"> Registration Accept (i.e. </w:t>
        </w:r>
      </w:ins>
      <w:ins w:id="62" w:author="Ericsson_UserCQ" w:date="2020-02-06T22:22:00Z">
        <w:r w:rsidR="0058194B">
          <w:t>step 21 in clause 4.2.2.2</w:t>
        </w:r>
      </w:ins>
      <w:ins w:id="63" w:author="Ericsson_UserCQ" w:date="2020-02-06T22:21:00Z">
        <w:r w:rsidR="0058194B">
          <w:t>)</w:t>
        </w:r>
      </w:ins>
      <w:ins w:id="64" w:author="Ericsson_UserCQ" w:date="2020-02-06T22:24:00Z">
        <w:r w:rsidR="0058194B">
          <w:t>.</w:t>
        </w:r>
      </w:ins>
    </w:p>
    <w:p w14:paraId="5E10EAEC" w14:textId="4ACAA683" w:rsidR="00B514F7" w:rsidRDefault="00AB18F5" w:rsidP="007C11CE">
      <w:pPr>
        <w:pStyle w:val="B2"/>
        <w:ind w:firstLine="0"/>
        <w:rPr>
          <w:ins w:id="65" w:author="Ericsson_UserCQ" w:date="2020-02-06T22:47:00Z"/>
        </w:rPr>
      </w:pPr>
      <w:ins w:id="66" w:author="Ericsson_UserCQ" w:date="2020-02-17T14:06:00Z">
        <w:r>
          <w:t>S</w:t>
        </w:r>
      </w:ins>
      <w:ins w:id="67" w:author="Ericsson_UserCQ" w:date="2020-02-06T22:34:00Z">
        <w:r w:rsidR="00B30477">
          <w:t>tep 17a and 17b</w:t>
        </w:r>
      </w:ins>
      <w:ins w:id="68" w:author="Ericsson_UserCQ" w:date="2020-02-17T14:07:00Z">
        <w:r>
          <w:t xml:space="preserve"> i</w:t>
        </w:r>
      </w:ins>
      <w:ins w:id="69" w:author="Ericsson_UserCQ" w:date="2020-02-06T22:34:00Z">
        <w:r w:rsidR="00B30477">
          <w:t>s triggered by old AMF</w:t>
        </w:r>
      </w:ins>
      <w:ins w:id="70" w:author="Ericsson_UserCQ" w:date="2020-02-06T22:35:00Z">
        <w:r w:rsidR="00B30477">
          <w:t xml:space="preserve"> towards the old I-SMF</w:t>
        </w:r>
      </w:ins>
      <w:ins w:id="71" w:author="Ericsson_UserCQ" w:date="2020-02-06T22:36:00Z">
        <w:r w:rsidR="00B30477">
          <w:t>, when the</w:t>
        </w:r>
      </w:ins>
      <w:ins w:id="72" w:author="Ericsson_UserCQ" w:date="2020-02-06T22:38:00Z">
        <w:r w:rsidR="00B30477">
          <w:t xml:space="preserve"> time</w:t>
        </w:r>
      </w:ins>
      <w:ins w:id="73" w:author="Ericsson_UserCQ" w:date="2020-02-06T22:39:00Z">
        <w:r w:rsidR="00B514F7">
          <w:t>r</w:t>
        </w:r>
      </w:ins>
      <w:ins w:id="74" w:author="Ericsson_UserCQ" w:date="2020-02-06T22:46:00Z">
        <w:r w:rsidR="00B514F7">
          <w:t xml:space="preserve"> (i.e.</w:t>
        </w:r>
      </w:ins>
      <w:ins w:id="75" w:author="Ericsson_UserCQ" w:date="2020-02-06T22:39:00Z">
        <w:r w:rsidR="00B514F7">
          <w:t xml:space="preserve"> star</w:t>
        </w:r>
      </w:ins>
      <w:ins w:id="76" w:author="Ericsson_UserCQ" w:date="2020-02-06T22:40:00Z">
        <w:r w:rsidR="00B514F7">
          <w:t>ted in step 5 of clause 4.2.2.2</w:t>
        </w:r>
      </w:ins>
      <w:ins w:id="77" w:author="Ericsson_UserCQ" w:date="2020-02-06T22:46:00Z">
        <w:r w:rsidR="00B514F7">
          <w:t>)</w:t>
        </w:r>
      </w:ins>
      <w:ins w:id="78" w:author="Ericsson_UserCQ" w:date="2020-02-06T22:38:00Z">
        <w:r w:rsidR="00B30477">
          <w:t xml:space="preserve"> in old AMF </w:t>
        </w:r>
      </w:ins>
      <w:ins w:id="79" w:author="Ericsson_UserCQ" w:date="2020-02-06T22:39:00Z">
        <w:r w:rsidR="00B514F7">
          <w:t>expires</w:t>
        </w:r>
      </w:ins>
      <w:ins w:id="80" w:author="Ericsson_UserCQ" w:date="2020-02-06T22:46:00Z">
        <w:r w:rsidR="00B514F7">
          <w:t>.</w:t>
        </w:r>
      </w:ins>
    </w:p>
    <w:p w14:paraId="3F6F9EC2" w14:textId="1D7D56C2" w:rsidR="00E1195D" w:rsidRDefault="00B514F7">
      <w:pPr>
        <w:pStyle w:val="NO"/>
        <w:rPr>
          <w:ins w:id="81" w:author="Ericsson_UserCQ" w:date="2020-02-06T22:54:00Z"/>
        </w:rPr>
      </w:pPr>
      <w:ins w:id="82" w:author="Ericsson_UserCQ" w:date="2020-02-06T22:47:00Z">
        <w:r>
          <w:t>N</w:t>
        </w:r>
      </w:ins>
      <w:ins w:id="83" w:author="Ericsson_UserCQ" w:date="2020-02-17T14:07:00Z">
        <w:r w:rsidR="00AB18F5">
          <w:t>OTE</w:t>
        </w:r>
      </w:ins>
      <w:ins w:id="84" w:author="Ericsson_UserCQ" w:date="2020-02-06T22:47:00Z">
        <w:r>
          <w:t xml:space="preserve">: </w:t>
        </w:r>
      </w:ins>
      <w:ins w:id="85" w:author="Ericsson_UserCQ" w:date="2020-02-17T14:07:00Z">
        <w:r w:rsidR="00AB18F5">
          <w:t>S</w:t>
        </w:r>
      </w:ins>
      <w:ins w:id="86" w:author="Ericsson_UserCQ" w:date="2020-02-06T22:49:00Z">
        <w:r w:rsidR="00691A31">
          <w:t>tep 17a</w:t>
        </w:r>
      </w:ins>
      <w:ins w:id="87" w:author="Ericsson_UserCQ" w:date="2020-02-06T22:48:00Z">
        <w:r>
          <w:t xml:space="preserve"> is executed by </w:t>
        </w:r>
      </w:ins>
      <w:ins w:id="88" w:author="Ericsson_UserCQ" w:date="2020-02-06T22:49:00Z">
        <w:r>
          <w:t xml:space="preserve">old AMF </w:t>
        </w:r>
        <w:r w:rsidR="00691A31">
          <w:t>together with step 14d</w:t>
        </w:r>
      </w:ins>
      <w:ins w:id="89" w:author="Ericsson_UserCQ" w:date="2020-02-06T22:50:00Z">
        <w:r w:rsidR="00691A31">
          <w:t xml:space="preserve"> and 14e in clause 4.2.2.2</w:t>
        </w:r>
      </w:ins>
      <w:ins w:id="90" w:author="Ericsson_UserCQ" w:date="2020-02-06T22:47:00Z">
        <w:r>
          <w:t>.</w:t>
        </w:r>
      </w:ins>
      <w:ins w:id="91" w:author="Ericsson_UserCQ" w:date="2020-02-06T22:36:00Z">
        <w:r w:rsidR="00B30477">
          <w:t xml:space="preserve"> </w:t>
        </w:r>
      </w:ins>
    </w:p>
    <w:p w14:paraId="7DF0F40F" w14:textId="707C8A91" w:rsidR="00691A31" w:rsidRDefault="00AB18F5" w:rsidP="00691A31">
      <w:pPr>
        <w:pStyle w:val="B2"/>
        <w:ind w:firstLine="0"/>
        <w:rPr>
          <w:ins w:id="92" w:author="Ericsson_UserCQ" w:date="2020-02-06T22:54:00Z"/>
        </w:rPr>
      </w:pPr>
      <w:ins w:id="93" w:author="Ericsson_UserCQ" w:date="2020-02-17T14:08:00Z">
        <w:r>
          <w:t>S</w:t>
        </w:r>
      </w:ins>
      <w:ins w:id="94" w:author="Ericsson_UserCQ" w:date="2020-02-06T22:54:00Z">
        <w:r w:rsidR="00691A31">
          <w:t>tep</w:t>
        </w:r>
      </w:ins>
      <w:ins w:id="95" w:author="Ericsson_UserCQ" w:date="2020-02-17T14:08:00Z">
        <w:r>
          <w:t>s</w:t>
        </w:r>
      </w:ins>
      <w:ins w:id="96" w:author="Ericsson_UserCQ" w:date="2020-02-06T22:54:00Z">
        <w:r w:rsidR="00691A31">
          <w:t xml:space="preserve"> </w:t>
        </w:r>
      </w:ins>
      <w:ins w:id="97" w:author="Ericsson_UserCQ" w:date="2020-02-06T22:55:00Z">
        <w:r w:rsidR="00691A31">
          <w:t>18 to 21</w:t>
        </w:r>
      </w:ins>
      <w:ins w:id="98" w:author="Ericsson_UserCQ" w:date="2020-02-06T22:56:00Z">
        <w:r w:rsidR="00691A31">
          <w:t xml:space="preserve"> (i.e. case </w:t>
        </w:r>
      </w:ins>
      <w:ins w:id="99" w:author="Ericsson_UserCQ" w:date="2020-02-06T23:15:00Z">
        <w:r w:rsidR="0089044C">
          <w:t>d</w:t>
        </w:r>
      </w:ins>
      <w:ins w:id="100" w:author="Ericsson_UserCQ" w:date="2020-02-06T22:56:00Z">
        <w:r w:rsidR="00691A31">
          <w:t xml:space="preserve"> and </w:t>
        </w:r>
      </w:ins>
      <w:ins w:id="101" w:author="Ericsson_UserCQ" w:date="2020-02-06T23:16:00Z">
        <w:r w:rsidR="0089044C">
          <w:t>e</w:t>
        </w:r>
      </w:ins>
      <w:ins w:id="102" w:author="Ericsson_UserCQ" w:date="2020-02-06T22:56:00Z">
        <w:r w:rsidR="00691A31">
          <w:t>)</w:t>
        </w:r>
      </w:ins>
      <w:ins w:id="103" w:author="Ericsson_UserCQ" w:date="2020-02-06T22:54:00Z">
        <w:r w:rsidR="00691A31">
          <w:t xml:space="preserve"> and </w:t>
        </w:r>
      </w:ins>
      <w:ins w:id="104" w:author="Ericsson_UserCQ" w:date="2020-02-06T22:55:00Z">
        <w:r w:rsidR="00691A31">
          <w:t>step</w:t>
        </w:r>
      </w:ins>
      <w:ins w:id="105" w:author="Ericsson_UserCQ" w:date="2020-02-17T14:08:00Z">
        <w:r>
          <w:t>s</w:t>
        </w:r>
      </w:ins>
      <w:ins w:id="106" w:author="Ericsson_UserCQ" w:date="2020-02-06T22:55:00Z">
        <w:r w:rsidR="00691A31">
          <w:t xml:space="preserve"> </w:t>
        </w:r>
      </w:ins>
      <w:ins w:id="107" w:author="Ericsson_UserCQ" w:date="2020-02-06T22:56:00Z">
        <w:r w:rsidR="00691A31">
          <w:t>22 to 25 (i.e. case</w:t>
        </w:r>
      </w:ins>
      <w:ins w:id="108" w:author="Ericsson_UserCQ" w:date="2020-02-06T22:57:00Z">
        <w:r w:rsidR="00691A31">
          <w:t xml:space="preserve"> </w:t>
        </w:r>
      </w:ins>
      <w:ins w:id="109" w:author="Ericsson_UserCQ" w:date="2020-02-06T23:16:00Z">
        <w:r w:rsidR="0089044C">
          <w:t>c</w:t>
        </w:r>
      </w:ins>
      <w:ins w:id="110" w:author="Ericsson_UserCQ" w:date="2020-02-06T22:56:00Z">
        <w:r w:rsidR="00691A31">
          <w:t>)</w:t>
        </w:r>
      </w:ins>
      <w:ins w:id="111" w:author="Ericsson_UserCQ" w:date="2020-02-17T14:08:00Z">
        <w:r>
          <w:t>:</w:t>
        </w:r>
      </w:ins>
      <w:ins w:id="112" w:author="Ericsson_UserCQ" w:date="2020-02-06T22:54:00Z">
        <w:r w:rsidR="00691A31">
          <w:t xml:space="preserve"> </w:t>
        </w:r>
      </w:ins>
      <w:ins w:id="113" w:author="Ericsson_UserCQ" w:date="2020-02-17T14:10:00Z">
        <w:r>
          <w:t>T</w:t>
        </w:r>
      </w:ins>
      <w:ins w:id="114" w:author="Ericsson_UserCQ" w:date="2020-02-06T23:16:00Z">
        <w:r w:rsidR="0089044C">
          <w:t>he</w:t>
        </w:r>
      </w:ins>
      <w:ins w:id="115" w:author="Ericsson_UserCQ" w:date="2020-02-17T14:10:00Z">
        <w:r>
          <w:t>se</w:t>
        </w:r>
      </w:ins>
      <w:ins w:id="116" w:author="Ericsson_UserCQ" w:date="2020-02-06T23:16:00Z">
        <w:r w:rsidR="0089044C">
          <w:t xml:space="preserve"> steps are</w:t>
        </w:r>
      </w:ins>
      <w:ins w:id="117" w:author="Ericsson_UserCQ" w:date="2020-02-06T22:58:00Z">
        <w:r w:rsidR="00691A31">
          <w:t xml:space="preserve"> executed if N2 SM information</w:t>
        </w:r>
      </w:ins>
      <w:ins w:id="118" w:author="Ericsson_UserCQ" w:date="2020-02-06T22:59:00Z">
        <w:r w:rsidR="0070492E">
          <w:t xml:space="preserve"> </w:t>
        </w:r>
      </w:ins>
      <w:ins w:id="119" w:author="Ericsson_UserCQ" w:date="2020-02-06T23:05:00Z">
        <w:r w:rsidR="0070492E">
          <w:t>is provided by the I-SMF/SMF in step 9 or step 16</w:t>
        </w:r>
      </w:ins>
      <w:ins w:id="120" w:author="Ericsson_UserCQ" w:date="2020-02-06T23:16:00Z">
        <w:r w:rsidR="0089044C">
          <w:t xml:space="preserve"> above</w:t>
        </w:r>
      </w:ins>
      <w:ins w:id="121" w:author="Ericsson_UserCQ" w:date="2020-02-06T22:54:00Z">
        <w:r w:rsidR="00691A31">
          <w:t>.</w:t>
        </w:r>
      </w:ins>
    </w:p>
    <w:p w14:paraId="4F6F5A88" w14:textId="46BA4CEA" w:rsidR="00691A31" w:rsidRDefault="0070492E" w:rsidP="0089044C">
      <w:pPr>
        <w:pStyle w:val="B1"/>
        <w:rPr>
          <w:ins w:id="122" w:author="Ericsson_UserCQ" w:date="2020-02-06T23:20:00Z"/>
        </w:rPr>
      </w:pPr>
      <w:ins w:id="123" w:author="Ericsson_UserCQ" w:date="2020-02-06T23:06:00Z">
        <w:r w:rsidRPr="00140E21">
          <w:t>-</w:t>
        </w:r>
        <w:r w:rsidRPr="00140E21">
          <w:tab/>
          <w:t xml:space="preserve">Step </w:t>
        </w:r>
        <w:r>
          <w:t>21</w:t>
        </w:r>
        <w:r w:rsidRPr="00140E21">
          <w:t xml:space="preserve">: </w:t>
        </w:r>
      </w:ins>
      <w:ins w:id="124" w:author="Ericsson_UserCQ" w:date="2020-02-06T23:08:00Z">
        <w:r>
          <w:t>This step is omitted</w:t>
        </w:r>
      </w:ins>
      <w:ins w:id="125" w:author="Ericsson_UserCQ" w:date="2020-02-06T23:10:00Z">
        <w:r w:rsidR="0089044C">
          <w:t xml:space="preserve"> if step 17</w:t>
        </w:r>
      </w:ins>
      <w:ins w:id="126" w:author="Ericsson_UserCQ" w:date="2020-02-06T23:11:00Z">
        <w:r w:rsidR="0089044C">
          <w:t xml:space="preserve"> of c</w:t>
        </w:r>
      </w:ins>
      <w:ins w:id="127" w:author="Ericsson_UserCQ" w:date="2020-02-17T14:10:00Z">
        <w:r w:rsidR="00AB18F5">
          <w:t>la</w:t>
        </w:r>
      </w:ins>
      <w:ins w:id="128" w:author="Ericsson_UserCQ" w:date="2020-02-06T23:11:00Z">
        <w:r w:rsidR="0089044C">
          <w:t xml:space="preserve">use 4.23.4.3 is </w:t>
        </w:r>
        <w:proofErr w:type="spellStart"/>
        <w:r w:rsidR="0089044C">
          <w:t>excuted</w:t>
        </w:r>
        <w:proofErr w:type="spellEnd"/>
        <w:r w:rsidR="0089044C">
          <w:t xml:space="preserve"> as described above.</w:t>
        </w:r>
      </w:ins>
      <w:ins w:id="129" w:author="Ericsson_UserCQ" w:date="2020-02-06T23:08:00Z">
        <w:r>
          <w:t xml:space="preserve"> </w:t>
        </w:r>
      </w:ins>
    </w:p>
    <w:p w14:paraId="177985D9" w14:textId="2C109659" w:rsidR="00556407" w:rsidRDefault="00556407" w:rsidP="0089044C">
      <w:pPr>
        <w:pStyle w:val="B1"/>
        <w:rPr>
          <w:ins w:id="130" w:author="Ericsson_UserCQ" w:date="2020-02-06T23:20:00Z"/>
        </w:rPr>
      </w:pPr>
    </w:p>
    <w:p w14:paraId="15D6B2BF" w14:textId="074AE559" w:rsidR="00556407" w:rsidRPr="00AA1C05" w:rsidRDefault="00556407" w:rsidP="00556407">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lastRenderedPageBreak/>
        <w:t xml:space="preserve">**** BEGINNING OF </w:t>
      </w:r>
      <w:r>
        <w:rPr>
          <w:noProof/>
          <w:color w:val="FF0000"/>
          <w:sz w:val="36"/>
          <w:highlight w:val="yellow"/>
        </w:rPr>
        <w:t xml:space="preserve">2nd </w:t>
      </w:r>
      <w:r w:rsidRPr="00FE432C">
        <w:rPr>
          <w:noProof/>
          <w:color w:val="FF0000"/>
          <w:sz w:val="36"/>
          <w:highlight w:val="yellow"/>
        </w:rPr>
        <w:t>CHANGES</w:t>
      </w:r>
      <w:r w:rsidRPr="00AA1C05">
        <w:rPr>
          <w:noProof/>
          <w:color w:val="FF0000"/>
          <w:sz w:val="36"/>
        </w:rPr>
        <w:t xml:space="preserve"> ****</w:t>
      </w:r>
    </w:p>
    <w:p w14:paraId="136496DF" w14:textId="14FCA7E1" w:rsidR="00556407" w:rsidRDefault="00556407" w:rsidP="0089044C">
      <w:pPr>
        <w:pStyle w:val="B1"/>
      </w:pPr>
    </w:p>
    <w:p w14:paraId="65B490DC" w14:textId="402625D4" w:rsidR="00556407" w:rsidRPr="00140E21" w:rsidRDefault="00556407" w:rsidP="00556407">
      <w:pPr>
        <w:pStyle w:val="Heading4"/>
      </w:pPr>
      <w:bookmarkStart w:id="131" w:name="_Toc20204331"/>
      <w:bookmarkStart w:id="132" w:name="_Toc27895023"/>
      <w:r w:rsidRPr="00140E21">
        <w:t>4.23.4.3</w:t>
      </w:r>
      <w:r w:rsidRPr="00140E21">
        <w:tab/>
        <w:t>UE Triggered Service Request with I-SMF insertion/change/removal</w:t>
      </w:r>
      <w:bookmarkEnd w:id="131"/>
      <w:bookmarkEnd w:id="132"/>
    </w:p>
    <w:p w14:paraId="5B263BD6" w14:textId="77777777" w:rsidR="00556407" w:rsidRPr="00140E21" w:rsidRDefault="00556407" w:rsidP="00556407">
      <w:r w:rsidRPr="00140E21">
        <w:t>When, as part of a UE Triggered Service Request, I-SMF is to be inserted, changed or removed, the procedure in this clause is used. It includes the following cases:</w:t>
      </w:r>
    </w:p>
    <w:p w14:paraId="64D25A81" w14:textId="77777777" w:rsidR="00556407" w:rsidRPr="00140E21" w:rsidRDefault="00556407" w:rsidP="00556407">
      <w:pPr>
        <w:pStyle w:val="B1"/>
      </w:pPr>
      <w:r w:rsidRPr="00140E21">
        <w:t>-</w:t>
      </w:r>
      <w:r w:rsidRPr="00140E21">
        <w:tab/>
        <w:t>the UE moves from SMF service area to new I-SMF service area, a new I-SMF is inserted (i.e. I-SMF insertion); or</w:t>
      </w:r>
    </w:p>
    <w:p w14:paraId="74E6F7ED" w14:textId="77777777" w:rsidR="00556407" w:rsidRPr="00140E21" w:rsidRDefault="00556407" w:rsidP="00556407">
      <w:pPr>
        <w:pStyle w:val="B1"/>
      </w:pPr>
      <w:r w:rsidRPr="00140E21">
        <w:t>-</w:t>
      </w:r>
      <w:r w:rsidRPr="00140E21">
        <w:tab/>
        <w:t>the UE moves from old I-SMF service area to new I-SMF service area, the I-SMF is changed (i.e. I-SMF change); or</w:t>
      </w:r>
    </w:p>
    <w:p w14:paraId="5BC242F8" w14:textId="77777777" w:rsidR="00556407" w:rsidRPr="00140E21" w:rsidRDefault="00556407" w:rsidP="00556407">
      <w:pPr>
        <w:pStyle w:val="B1"/>
      </w:pPr>
      <w:r w:rsidRPr="00140E21">
        <w:t>-</w:t>
      </w:r>
      <w:r w:rsidRPr="00140E21">
        <w:tab/>
        <w:t>the UE moves from old I-SMF service area to SMF service area, the old I-SMF is removed (i.e. I-SMF removal).</w:t>
      </w:r>
    </w:p>
    <w:p w14:paraId="4690184F" w14:textId="77777777" w:rsidR="00556407" w:rsidRPr="00140E21" w:rsidRDefault="00556407" w:rsidP="00556407">
      <w:r w:rsidRPr="00140E21">
        <w:t>If the service request is triggered by network due to downlink data and a new I-UPF is selected, forwarding tunnel is established between the old I-</w:t>
      </w:r>
      <w:proofErr w:type="gramStart"/>
      <w:r w:rsidRPr="00140E21">
        <w:t>UPF(</w:t>
      </w:r>
      <w:proofErr w:type="gramEnd"/>
      <w:r w:rsidRPr="00140E21">
        <w:t>if the old I-UPF is different from PSA) and the new I-UPF to forward buffered data.</w:t>
      </w:r>
    </w:p>
    <w:p w14:paraId="21015DFA" w14:textId="77777777" w:rsidR="00556407" w:rsidRPr="00140E21" w:rsidRDefault="00556407" w:rsidP="00556407">
      <w:r w:rsidRPr="00140E21">
        <w:t xml:space="preserve">For Home Routed Roaming case, the I-SMF (old and new) and I-UPF (old and new) </w:t>
      </w:r>
      <w:proofErr w:type="gramStart"/>
      <w:r w:rsidRPr="00140E21">
        <w:t>are located in</w:t>
      </w:r>
      <w:proofErr w:type="gramEnd"/>
      <w:r w:rsidRPr="00140E21">
        <w:t xml:space="preserve"> </w:t>
      </w:r>
      <w:proofErr w:type="spellStart"/>
      <w:r w:rsidRPr="00140E21">
        <w:t>Visted</w:t>
      </w:r>
      <w:proofErr w:type="spellEnd"/>
      <w:r w:rsidRPr="00140E21">
        <w:t xml:space="preserve"> PLMN, while the SMF and UPF(PSA) are located in the Home PLMN. In this HR roaming case only the case of I-SMF change applies (there is always a V-SMF for the PDU Session).</w:t>
      </w:r>
    </w:p>
    <w:p w14:paraId="4C7EFA0A" w14:textId="77777777" w:rsidR="00556407" w:rsidRDefault="00556407" w:rsidP="00556407">
      <w:pPr>
        <w:pStyle w:val="TH"/>
      </w:pPr>
      <w:r w:rsidRPr="00140E21">
        <w:object w:dxaOrig="12345" w:dyaOrig="16980" w14:anchorId="7BC5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55.5pt" o:ole="">
            <v:imagedata r:id="rId13" o:title="" cropbottom="-250f"/>
          </v:shape>
          <o:OLEObject Type="Embed" ProgID="Visio.Drawing.15" ShapeID="_x0000_i1025" DrawAspect="Content" ObjectID="_1643527859" r:id="rId14"/>
        </w:object>
      </w:r>
    </w:p>
    <w:p w14:paraId="3E4B30A4" w14:textId="77777777" w:rsidR="00556407" w:rsidRPr="00140E21" w:rsidRDefault="00556407" w:rsidP="00556407">
      <w:pPr>
        <w:pStyle w:val="TF"/>
      </w:pPr>
      <w:r w:rsidRPr="00140E21">
        <w:t>Figure 4.23.4.3-1: UE Triggered Service Request procedure with I-SMF insertion/change/removal</w:t>
      </w:r>
    </w:p>
    <w:p w14:paraId="6595E9B4" w14:textId="77777777" w:rsidR="00556407" w:rsidRPr="00140E21" w:rsidRDefault="00556407" w:rsidP="00556407">
      <w:pPr>
        <w:pStyle w:val="B1"/>
      </w:pPr>
      <w:r w:rsidRPr="00140E21">
        <w:t>1.</w:t>
      </w:r>
      <w:r w:rsidRPr="00140E21">
        <w:tab/>
        <w:t>Same as the steps 1-3 defined clause 4.2.3.2.</w:t>
      </w:r>
    </w:p>
    <w:p w14:paraId="43338E55" w14:textId="77777777" w:rsidR="00556407" w:rsidRPr="00140E21" w:rsidRDefault="00556407" w:rsidP="00556407">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2BE83AF5" w14:textId="77777777" w:rsidR="00556407" w:rsidRPr="00140E21" w:rsidRDefault="00556407" w:rsidP="00556407">
      <w:r w:rsidRPr="00140E21">
        <w:t>Case: I-SMF insertion or I-SMF change, steps 3-9 are skipped for I-SMF removal case.</w:t>
      </w:r>
    </w:p>
    <w:p w14:paraId="072A87F3" w14:textId="77777777" w:rsidR="00556407" w:rsidRPr="00140E21" w:rsidRDefault="00556407" w:rsidP="00556407">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 case of I-SMF change or to SMF in case of I-SMF insertion.</w:t>
      </w:r>
    </w:p>
    <w:p w14:paraId="05AE1893" w14:textId="77777777" w:rsidR="00556407" w:rsidRPr="00140E21" w:rsidRDefault="00556407" w:rsidP="00556407">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2F161B9" w14:textId="77777777" w:rsidR="00556407" w:rsidRPr="00140E21" w:rsidRDefault="00556407" w:rsidP="00556407">
      <w:pPr>
        <w:pStyle w:val="B1"/>
      </w:pPr>
      <w:r w:rsidRPr="00140E21">
        <w:tab/>
        <w:t xml:space="preserve">If the UE Time Zone has changed compared to the last reported UE Time </w:t>
      </w:r>
      <w:proofErr w:type="gramStart"/>
      <w:r w:rsidRPr="00140E21">
        <w:t>Zone</w:t>
      </w:r>
      <w:proofErr w:type="gramEnd"/>
      <w:r w:rsidRPr="00140E21">
        <w:t xml:space="preserve"> then the AMF shall include the UE Time Zone IE in this message.</w:t>
      </w:r>
    </w:p>
    <w:p w14:paraId="013EB108" w14:textId="77777777" w:rsidR="00556407" w:rsidRPr="00140E21" w:rsidRDefault="00556407" w:rsidP="00556407">
      <w:pPr>
        <w:pStyle w:val="B1"/>
      </w:pPr>
      <w:r w:rsidRPr="00140E21">
        <w:t>4a.</w:t>
      </w:r>
      <w:r w:rsidRPr="00140E21">
        <w:tab/>
        <w:t xml:space="preserve">The new I-SMF retrieves SM Context from the old I-SMF (in case I-SMF change) or SMF (in case 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5D1A2393" w14:textId="77777777" w:rsidR="00556407" w:rsidRPr="00140E21" w:rsidRDefault="00556407" w:rsidP="00556407">
      <w:pPr>
        <w:pStyle w:val="B1"/>
      </w:pPr>
      <w:r w:rsidRPr="00140E21">
        <w:t>4b.</w:t>
      </w:r>
      <w:r w:rsidRPr="00140E21">
        <w:tab/>
        <w:t>The old I-SMF in case of I-SMF change or SMF in case of I-SMF insertion responds with the SM context of the indicated PDU Session.</w:t>
      </w:r>
    </w:p>
    <w:p w14:paraId="4ED39A8F" w14:textId="781DB43E" w:rsidR="00556407" w:rsidRPr="00140E21" w:rsidRDefault="00556407" w:rsidP="00556407">
      <w:pPr>
        <w:pStyle w:val="B1"/>
      </w:pPr>
      <w:r w:rsidRPr="00140E21">
        <w:tab/>
        <w:t xml:space="preserve">If </w:t>
      </w:r>
      <w:ins w:id="133" w:author="Ericsson_UserCQ" w:date="2020-02-06T23:39:00Z">
        <w:r w:rsidR="000217AD">
          <w:t xml:space="preserve">there is </w:t>
        </w:r>
      </w:ins>
      <w:ins w:id="134" w:author="Ericsson_UserCQ" w:date="2020-02-06T23:44:00Z">
        <w:r w:rsidR="00E0766A">
          <w:t xml:space="preserve">Extended </w:t>
        </w:r>
      </w:ins>
      <w:ins w:id="135" w:author="Ericsson_UserCQ" w:date="2020-02-06T23:45:00Z">
        <w:r w:rsidR="00E0766A">
          <w:t>B</w:t>
        </w:r>
      </w:ins>
      <w:ins w:id="136" w:author="Ericsson_UserCQ" w:date="2020-02-06T23:44:00Z">
        <w:r w:rsidR="00E0766A">
          <w:t>uffering</w:t>
        </w:r>
      </w:ins>
      <w:ins w:id="137" w:author="Ericsson_UserCQ" w:date="2020-02-06T23:39:00Z">
        <w:r w:rsidR="00E0766A">
          <w:t xml:space="preserve"> </w:t>
        </w:r>
      </w:ins>
      <w:ins w:id="138" w:author="Ericsson_UserCQ" w:date="2020-02-06T23:45:00Z">
        <w:r w:rsidR="00E0766A">
          <w:t xml:space="preserve">is applied and the Extended </w:t>
        </w:r>
      </w:ins>
      <w:ins w:id="139" w:author="Ericsson_UserCQ" w:date="2020-02-06T23:46:00Z">
        <w:r w:rsidR="00E0766A">
          <w:t xml:space="preserve">Buffering timer is still running </w:t>
        </w:r>
      </w:ins>
      <w:ins w:id="140" w:author="Ericsson_UserCQ" w:date="2020-02-06T23:39:00Z">
        <w:r w:rsidR="00E0766A">
          <w:t xml:space="preserve">in </w:t>
        </w:r>
      </w:ins>
      <w:ins w:id="141" w:author="Ericsson_UserCQ" w:date="2020-02-06T23:40:00Z">
        <w:r w:rsidR="00E0766A">
          <w:t xml:space="preserve">old-SMF or old I-UPF, or </w:t>
        </w:r>
      </w:ins>
      <w:r w:rsidRPr="00140E21">
        <w:t>the service request is triggered by downlink data</w:t>
      </w:r>
      <w:del w:id="142" w:author="Ericsson_UserCQ" w:date="2020-02-06T23:38:00Z">
        <w:r w:rsidRPr="00140E21" w:rsidDel="000217AD">
          <w:delText xml:space="preserve"> </w:delText>
        </w:r>
      </w:del>
      <w:r w:rsidRPr="00140E21">
        <w:t>,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26DD36B8" w14:textId="77777777" w:rsidR="00556407" w:rsidRPr="00140E21" w:rsidRDefault="00556407" w:rsidP="00556407">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0F88F15C" w14:textId="77777777" w:rsidR="00556407" w:rsidRPr="00140E21" w:rsidRDefault="00556407" w:rsidP="00556407">
      <w:pPr>
        <w:pStyle w:val="B1"/>
      </w:pPr>
      <w:r w:rsidRPr="00140E21">
        <w:t>6.</w:t>
      </w:r>
      <w:r w:rsidRPr="00140E2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13A018F6" w14:textId="77777777" w:rsidR="00556407" w:rsidRPr="00140E21" w:rsidRDefault="00556407" w:rsidP="00556407">
      <w:pPr>
        <w:pStyle w:val="B1"/>
      </w:pPr>
      <w:r w:rsidRPr="00140E21">
        <w:tab/>
        <w:t>If forwarding indication was received, the new I-SMF also allocates the tunnel endpoints for transferring the buffered DL data from the old I-</w:t>
      </w:r>
      <w:proofErr w:type="gramStart"/>
      <w:r w:rsidRPr="00140E21">
        <w:t>UPF, or</w:t>
      </w:r>
      <w:proofErr w:type="gramEnd"/>
      <w:r w:rsidRPr="00140E21">
        <w:t xml:space="preserve"> requests the new I-UPF to allocate them.</w:t>
      </w:r>
      <w:r>
        <w:t xml:space="preserve"> In this case, the new I-UPF begins to buffer the downlink packet(s) received from the UPF (PSA) and start a timer.</w:t>
      </w:r>
    </w:p>
    <w:p w14:paraId="7FEA543A" w14:textId="77777777" w:rsidR="00556407" w:rsidRPr="00140E21" w:rsidRDefault="00556407" w:rsidP="00556407">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14:paraId="5BAE447B" w14:textId="77777777" w:rsidR="00556407" w:rsidRPr="00140E21" w:rsidRDefault="00556407" w:rsidP="00556407">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47861600" w14:textId="77777777" w:rsidR="00556407" w:rsidRPr="00140E21" w:rsidRDefault="00556407" w:rsidP="00556407">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7E06C661" w14:textId="77777777" w:rsidR="00556407" w:rsidRPr="00140E21" w:rsidRDefault="00556407" w:rsidP="00556407">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(SUPI, PDU Session ID, new I-UPF DL tunnel information, SM Context ID at I-SMF, Access Type, RAT Type</w:t>
      </w:r>
      <w:r>
        <w:t>, DNAI list supported by the new I-SMF</w:t>
      </w:r>
      <w:r w:rsidRPr="00140E21">
        <w:t>) towards the SMF. The new I-SMF uses the SM Context ID at SMF received from old I-SMF for this service operation.</w:t>
      </w:r>
    </w:p>
    <w:p w14:paraId="64F562E9" w14:textId="77777777" w:rsidR="00556407" w:rsidRPr="00140E21" w:rsidRDefault="00556407" w:rsidP="00556407">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w:t>
      </w:r>
      <w:r w:rsidRPr="00140E21">
        <w:t>) towards the SMF.</w:t>
      </w:r>
    </w:p>
    <w:p w14:paraId="34E05F3C" w14:textId="77777777" w:rsidR="00556407" w:rsidRPr="00140E21" w:rsidRDefault="00556407" w:rsidP="00556407">
      <w:pPr>
        <w:pStyle w:val="B1"/>
      </w:pPr>
      <w:r w:rsidRPr="00140E21">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EB24B6E" w14:textId="77777777" w:rsidR="00556407" w:rsidRPr="00140E21" w:rsidRDefault="00556407" w:rsidP="00556407">
      <w:pPr>
        <w:pStyle w:val="B1"/>
      </w:pPr>
      <w:r w:rsidRPr="00140E21">
        <w:tab/>
        <w:t>The new I-UPF tunnel endpoint for buffered DL data is used to establish the forwarding tunnel (from old I-UPF controlled by SMF to new I-UPF controlled by new I-SMF).</w:t>
      </w:r>
    </w:p>
    <w:p w14:paraId="39046B24" w14:textId="77777777" w:rsidR="00556407" w:rsidRPr="00140E21" w:rsidRDefault="00556407" w:rsidP="00556407">
      <w:pPr>
        <w:pStyle w:val="B1"/>
      </w:pPr>
      <w:r w:rsidRPr="00140E21">
        <w:t>8b.</w:t>
      </w:r>
      <w:r w:rsidRPr="00140E21">
        <w:tab/>
        <w:t>The SMF initiates N4 Session Modification toward the PDU Session Anchor UPF. During this step:</w:t>
      </w:r>
    </w:p>
    <w:p w14:paraId="798F160C" w14:textId="77777777" w:rsidR="00556407" w:rsidRPr="00140E21" w:rsidRDefault="00556407" w:rsidP="00556407">
      <w:pPr>
        <w:pStyle w:val="B2"/>
      </w:pPr>
      <w:r w:rsidRPr="00140E21">
        <w:t>-</w:t>
      </w:r>
      <w:r w:rsidRPr="00140E21">
        <w:tab/>
        <w:t>The SMF provides the new I-UPF DL tunnel information.</w:t>
      </w:r>
    </w:p>
    <w:p w14:paraId="014DBFA0" w14:textId="77777777" w:rsidR="00556407" w:rsidRPr="00140E21" w:rsidRDefault="00556407" w:rsidP="00556407">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1EBD1AF1" w14:textId="77777777" w:rsidR="00556407" w:rsidRPr="00140E21" w:rsidRDefault="00556407" w:rsidP="00556407">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57BF63C5" w14:textId="77777777" w:rsidR="00556407" w:rsidRPr="00140E21" w:rsidRDefault="00556407" w:rsidP="00556407">
      <w:pPr>
        <w:pStyle w:val="B1"/>
      </w:pPr>
      <w:r w:rsidRPr="00140E21">
        <w:tab/>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14:paraId="64636833" w14:textId="77777777" w:rsidR="00556407" w:rsidRPr="00140E21" w:rsidRDefault="00556407" w:rsidP="00556407">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54A156C6" w14:textId="77777777" w:rsidR="00556407" w:rsidRPr="00140E21" w:rsidRDefault="00556407" w:rsidP="00556407">
      <w:pPr>
        <w:pStyle w:val="B1"/>
      </w:pPr>
      <w:r w:rsidRPr="00140E21">
        <w:tab/>
        <w:t>In the case of I-SMF insertion and the PDU session corresponds to a LADN, the SMF shall release the PDU session after the service request procedure is completed.</w:t>
      </w:r>
    </w:p>
    <w:p w14:paraId="4C8AD97F" w14:textId="77777777" w:rsidR="00556407" w:rsidRPr="00140E21" w:rsidRDefault="00556407" w:rsidP="00556407">
      <w:pPr>
        <w:pStyle w:val="B1"/>
      </w:pPr>
      <w:r w:rsidRPr="00140E21">
        <w:tab/>
        <w:t>In the case of I-SMF insertion the SMF starts a timer to release resource, i.e. resource for the indirect data forwarding tunnel.</w:t>
      </w:r>
    </w:p>
    <w:p w14:paraId="05C6C8BD" w14:textId="77777777" w:rsidR="00556407" w:rsidRPr="00140E21" w:rsidRDefault="00556407" w:rsidP="00556407">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60FA7D8" w14:textId="77777777" w:rsidR="00556407" w:rsidRPr="00140E21" w:rsidRDefault="00556407" w:rsidP="00556407">
      <w:pPr>
        <w:pStyle w:val="B1"/>
      </w:pPr>
      <w:r w:rsidRPr="00140E21">
        <w:tab/>
        <w:t>If the PDU Session has been assigned any EPS bearer ID, the new I-SMF also includes the mapping between EPS bearer ID(s) and QFI(s) into the N2 SM information to be sent to the NG-RAN.</w:t>
      </w:r>
    </w:p>
    <w:p w14:paraId="11A6D141" w14:textId="77777777" w:rsidR="00556407" w:rsidRPr="00140E21" w:rsidRDefault="00556407" w:rsidP="00556407">
      <w:pPr>
        <w:pStyle w:val="B1"/>
      </w:pPr>
      <w:r w:rsidRPr="00140E21">
        <w:tab/>
        <w:t xml:space="preserve">The new I-SMF starts a timer to release resource, i.e. </w:t>
      </w:r>
      <w:proofErr w:type="spellStart"/>
      <w:r w:rsidRPr="00140E21">
        <w:t>reource</w:t>
      </w:r>
      <w:proofErr w:type="spellEnd"/>
      <w:r w:rsidRPr="00140E21">
        <w:t xml:space="preserve"> for the indirect data forwarding tunnel.</w:t>
      </w:r>
    </w:p>
    <w:p w14:paraId="47B65E8A" w14:textId="77777777" w:rsidR="00556407" w:rsidRPr="00140E21" w:rsidRDefault="00556407" w:rsidP="00556407">
      <w:r w:rsidRPr="00140E21">
        <w:t>Case: I-SMF removal: steps 10 to 16 are skipped for I-SMF insertion or I-SMF change cases.</w:t>
      </w:r>
    </w:p>
    <w:p w14:paraId="3A55A941" w14:textId="77777777" w:rsidR="00556407" w:rsidRPr="00140E21" w:rsidRDefault="00556407" w:rsidP="00556407">
      <w:pPr>
        <w:pStyle w:val="B1"/>
      </w:pPr>
      <w:r w:rsidRPr="00140E21">
        <w:t>10.</w:t>
      </w:r>
      <w:r w:rsidRPr="00140E21">
        <w:tab/>
        <w:t xml:space="preserve">If the UE has moved from service area of old I-SMF into the service area of SMF,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034AE348" w14:textId="77777777" w:rsidR="00556407" w:rsidRPr="00140E21" w:rsidRDefault="00556407" w:rsidP="00556407">
      <w:pPr>
        <w:pStyle w:val="B1"/>
      </w:pPr>
      <w:r w:rsidRPr="00140E21">
        <w:tab/>
        <w:t xml:space="preserve">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AFDEB43" w14:textId="77777777" w:rsidR="00556407" w:rsidRPr="00140E21" w:rsidRDefault="00556407" w:rsidP="00556407">
      <w:pPr>
        <w:pStyle w:val="B1"/>
      </w:pPr>
      <w:r w:rsidRPr="00140E21">
        <w:tab/>
        <w:t>The AMF set the Operation Type to "UP activate" to indicate establishment of User Plane resources for the PDU Session(s). The AMF determines Access Type and RAT Type based, as defined in clause 4.2.3.2.</w:t>
      </w:r>
    </w:p>
    <w:p w14:paraId="2A376CB1" w14:textId="77777777" w:rsidR="00556407" w:rsidRPr="00140E21" w:rsidRDefault="00556407" w:rsidP="00556407">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14:paraId="2B519CBE" w14:textId="316DB2EE" w:rsidR="00556407" w:rsidRPr="00140E21" w:rsidRDefault="00556407" w:rsidP="00556407">
      <w:pPr>
        <w:pStyle w:val="B1"/>
      </w:pPr>
      <w:r w:rsidRPr="00140E21">
        <w:t>11b.</w:t>
      </w:r>
      <w:r w:rsidRPr="00140E21">
        <w:tab/>
        <w:t xml:space="preserve">The old I-SMF responds with the SM context of the indicated PDU Session. If the </w:t>
      </w:r>
      <w:proofErr w:type="spellStart"/>
      <w:ins w:id="143" w:author="Ericsson_UserCQ" w:date="2020-02-06T23:55:00Z">
        <w:r w:rsidR="007C7B34">
          <w:t>there</w:t>
        </w:r>
        <w:proofErr w:type="spellEnd"/>
        <w:r w:rsidR="007C7B34">
          <w:t xml:space="preserve"> is Extended Buffering is applied and the Extended Buffering timer is still running in old-SMF or old I-UPF, or </w:t>
        </w:r>
      </w:ins>
      <w:r w:rsidRPr="00140E21">
        <w:t>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74F6E1B6" w14:textId="77777777" w:rsidR="00556407" w:rsidRPr="00140E21" w:rsidRDefault="00556407" w:rsidP="00556407">
      <w:pPr>
        <w:pStyle w:val="B1"/>
      </w:pPr>
      <w:r w:rsidRPr="00140E21">
        <w:lastRenderedPageBreak/>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3E3E0844" w14:textId="77777777" w:rsidR="00556407" w:rsidRPr="00140E21" w:rsidRDefault="00556407" w:rsidP="00556407">
      <w:pPr>
        <w:pStyle w:val="B1"/>
      </w:pPr>
      <w:r w:rsidRPr="00140E21">
        <w:t>13.</w:t>
      </w:r>
      <w:r w:rsidRPr="00140E2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w:t>
      </w:r>
      <w:proofErr w:type="gramStart"/>
      <w:r w:rsidRPr="00140E21">
        <w:t>UPF, or</w:t>
      </w:r>
      <w:proofErr w:type="gramEnd"/>
      <w:r w:rsidRPr="00140E21">
        <w:t xml:space="preserve"> request the new I-UPF to allocate them.</w:t>
      </w:r>
      <w:r>
        <w:t xml:space="preserve"> In this case, the new I-UPF begins to buffer the downlink packet(s) received from the UPF (PSA) and start a timer.</w:t>
      </w:r>
    </w:p>
    <w:p w14:paraId="6CCFE9FF" w14:textId="77777777" w:rsidR="00556407" w:rsidRPr="00140E21" w:rsidRDefault="00556407" w:rsidP="00556407">
      <w:pPr>
        <w:pStyle w:val="B1"/>
      </w:pPr>
      <w:r w:rsidRPr="00140E21">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w:t>
      </w:r>
      <w:proofErr w:type="gramStart"/>
      <w:r w:rsidRPr="00140E21">
        <w:t>UPF, or</w:t>
      </w:r>
      <w:proofErr w:type="gramEnd"/>
      <w:r w:rsidRPr="00140E21">
        <w:t xml:space="preserve"> request the PSA to allocate them.</w:t>
      </w:r>
      <w:r>
        <w:t xml:space="preserve">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w:t>
      </w:r>
      <w:proofErr w:type="gramStart"/>
      <w:r>
        <w:t>UPF</w:t>
      </w:r>
      <w:proofErr w:type="gramEnd"/>
      <w:r>
        <w:t xml:space="preserve"> or the timer is expired.</w:t>
      </w:r>
    </w:p>
    <w:p w14:paraId="7F50DEE8" w14:textId="77777777" w:rsidR="00556407" w:rsidRPr="00140E21" w:rsidRDefault="00556407" w:rsidP="00556407">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14:paraId="5C847379" w14:textId="77777777" w:rsidR="00556407" w:rsidRPr="00140E21" w:rsidRDefault="00556407" w:rsidP="00556407">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in case new I-UPF is not selected.</w:t>
      </w:r>
    </w:p>
    <w:p w14:paraId="604ED946" w14:textId="77777777" w:rsidR="00556407" w:rsidRPr="00140E21" w:rsidRDefault="00556407" w:rsidP="00556407">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4BF236FC" w14:textId="77777777" w:rsidR="00556407" w:rsidRPr="00140E21" w:rsidRDefault="00556407" w:rsidP="00556407">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14:paraId="2634323F" w14:textId="77777777" w:rsidR="00556407" w:rsidRPr="00140E21" w:rsidRDefault="00556407" w:rsidP="00556407">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3B78666A" w14:textId="77777777" w:rsidR="00556407" w:rsidRPr="00140E21" w:rsidRDefault="00556407" w:rsidP="00556407">
      <w:pPr>
        <w:pStyle w:val="B1"/>
      </w:pPr>
      <w:r w:rsidRPr="00140E21">
        <w:tab/>
        <w:t>If the PDU Session has been assigned any EPS bearer ID, the SMF also includes the mapping between EPS bearer ID(s) and QFI(s) into the N2 SM information to be sent to the NG-RAN.</w:t>
      </w:r>
    </w:p>
    <w:p w14:paraId="14FDCDF2" w14:textId="77777777" w:rsidR="00556407" w:rsidRPr="00140E21" w:rsidRDefault="00556407" w:rsidP="00556407">
      <w:pPr>
        <w:pStyle w:val="B1"/>
      </w:pPr>
      <w:r w:rsidRPr="00140E21">
        <w:tab/>
        <w:t>The SMF starts a timer to release the resource, i.e. resource for indirect data forwarding tunnel.</w:t>
      </w:r>
    </w:p>
    <w:p w14:paraId="67D283CB" w14:textId="77777777" w:rsidR="00556407" w:rsidRPr="00140E21" w:rsidRDefault="00556407" w:rsidP="00556407">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1216FC82" w14:textId="77777777" w:rsidR="00556407" w:rsidRPr="00140E21" w:rsidRDefault="00556407" w:rsidP="00556407">
      <w:pPr>
        <w:pStyle w:val="B1"/>
      </w:pPr>
      <w:r w:rsidRPr="00140E21">
        <w:t xml:space="preserve">17a. If the step 9 or step 16 was successful response, in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16E1C113" w14:textId="77777777" w:rsidR="00556407" w:rsidRPr="00140E21" w:rsidRDefault="00556407" w:rsidP="00556407">
      <w:pPr>
        <w:pStyle w:val="B1"/>
      </w:pPr>
      <w:r w:rsidRPr="00140E21">
        <w:tab/>
        <w:t>The old I-SMF starts a timer to release resources, i.e. resource for indirect data forwarding tunnel.</w:t>
      </w:r>
    </w:p>
    <w:p w14:paraId="6DB8B211" w14:textId="77777777" w:rsidR="00556407" w:rsidRPr="00140E21" w:rsidRDefault="00556407" w:rsidP="00556407">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619430E8" w14:textId="77777777" w:rsidR="00556407" w:rsidRPr="00140E21" w:rsidRDefault="00556407" w:rsidP="00556407">
      <w:r w:rsidRPr="00140E21">
        <w:t>Case: I-SMF insertion or I-SMF change: steps 18 to 21 are skipped for the I-SMF removal case.</w:t>
      </w:r>
    </w:p>
    <w:p w14:paraId="0D252281" w14:textId="77777777" w:rsidR="00556407" w:rsidRPr="00140E21" w:rsidRDefault="00556407" w:rsidP="00556407">
      <w:pPr>
        <w:pStyle w:val="B1"/>
      </w:pPr>
      <w:r w:rsidRPr="00140E21">
        <w:t>18.</w:t>
      </w:r>
      <w:r w:rsidRPr="00140E21">
        <w:tab/>
        <w:t xml:space="preserve">The AMF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(N2 SM information, RAT type, Access type) to the new I-SMF.</w:t>
      </w:r>
    </w:p>
    <w:p w14:paraId="64A969C1" w14:textId="77777777" w:rsidR="00556407" w:rsidRPr="00140E21" w:rsidRDefault="00556407" w:rsidP="00556407">
      <w:pPr>
        <w:pStyle w:val="B1"/>
      </w:pPr>
      <w:r w:rsidRPr="00140E21">
        <w:lastRenderedPageBreak/>
        <w:tab/>
        <w:t>If the AMF received N2 SM information (one or multiple) in step 17, then the AMF shall forward the N2 SM information to the relevant new I-SMF per PDU Session ID.</w:t>
      </w:r>
    </w:p>
    <w:p w14:paraId="524B0879" w14:textId="77777777" w:rsidR="00556407" w:rsidRPr="00140E21" w:rsidRDefault="00556407" w:rsidP="00556407">
      <w:pPr>
        <w:pStyle w:val="B1"/>
      </w:pPr>
      <w:r w:rsidRPr="00140E21">
        <w:t>19.</w:t>
      </w:r>
      <w:r w:rsidRPr="00140E21">
        <w:tab/>
        <w:t>The new I-SMF updates the new I-UPF with the AN Tunnel Info and List of accepted QFI(s). Downlink data is now forwarded from new I-UPF to UE.</w:t>
      </w:r>
    </w:p>
    <w:p w14:paraId="2390F15C" w14:textId="77777777" w:rsidR="00556407" w:rsidRPr="00140E21" w:rsidRDefault="00556407" w:rsidP="00556407">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0A882360" w14:textId="77777777" w:rsidR="00556407" w:rsidRPr="00140E21" w:rsidRDefault="00556407" w:rsidP="00556407">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23C1E242" w14:textId="77777777" w:rsidR="00556407" w:rsidRPr="00140E21" w:rsidRDefault="00556407" w:rsidP="00556407">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6011C349" w14:textId="77777777" w:rsidR="00556407" w:rsidRPr="00140E21" w:rsidRDefault="00556407" w:rsidP="00556407">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247DA209" w14:textId="77777777" w:rsidR="00556407" w:rsidRPr="00140E21" w:rsidRDefault="00556407" w:rsidP="00556407">
      <w:r w:rsidRPr="00140E21">
        <w:t>Case: I-SMF removal: steps 22 to 25 are skipped for the I-SMF insertion or I-SMF change cases.</w:t>
      </w:r>
    </w:p>
    <w:p w14:paraId="02BDF6EF" w14:textId="77777777" w:rsidR="00556407" w:rsidRPr="00140E21" w:rsidRDefault="00556407" w:rsidP="00556407">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4CB6E320" w14:textId="77777777" w:rsidR="00556407" w:rsidRPr="00140E21" w:rsidRDefault="00556407" w:rsidP="00556407">
      <w:pPr>
        <w:pStyle w:val="B1"/>
      </w:pPr>
      <w:r w:rsidRPr="00140E21">
        <w:tab/>
        <w:t>If the AMF received N2 SM information (one or multiple) in step 17, then the AMF shall forward the N2 SM information to the relevant new I-SMF per PDU Session ID.</w:t>
      </w:r>
    </w:p>
    <w:p w14:paraId="1F34143A" w14:textId="77777777" w:rsidR="00556407" w:rsidRPr="00140E21" w:rsidRDefault="00556407" w:rsidP="00556407">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2BF8B822" w14:textId="77777777" w:rsidR="00556407" w:rsidRPr="00140E21" w:rsidRDefault="00556407" w:rsidP="00556407">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7FBCB9A1" w14:textId="77777777" w:rsidR="00556407" w:rsidRPr="00140E21" w:rsidRDefault="00556407" w:rsidP="00556407">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062A480F" w14:textId="77777777" w:rsidR="00556407" w:rsidRPr="00140E21" w:rsidRDefault="00556407" w:rsidP="00556407">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1F1B1096" w14:textId="77777777" w:rsidR="00556407" w:rsidRPr="00140E21" w:rsidRDefault="00556407" w:rsidP="00556407">
      <w:pPr>
        <w:pStyle w:val="B1"/>
      </w:pPr>
      <w:r w:rsidRPr="00140E21">
        <w:tab/>
        <w:t xml:space="preserve">In the case of I-SMF removal, upon timer set in step 16 expires and the indirect data forwarding tunnel was established before, the SMF sends N4 Session </w:t>
      </w:r>
      <w:proofErr w:type="spellStart"/>
      <w:r w:rsidRPr="00140E21">
        <w:t>Modificatin</w:t>
      </w:r>
      <w:proofErr w:type="spellEnd"/>
      <w:r w:rsidRPr="00140E21">
        <w:t xml:space="preserve"> request to the new I-UPF or PSA to release the resource for the forwarding tunnel.</w:t>
      </w:r>
    </w:p>
    <w:p w14:paraId="6C58199D" w14:textId="77777777" w:rsidR="00556407" w:rsidRPr="00140E21" w:rsidRDefault="00556407" w:rsidP="00556407">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0ADB950C" w14:textId="77777777" w:rsidR="00556407" w:rsidRPr="00140E21" w:rsidRDefault="00556407" w:rsidP="00556407">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3BC1256D" w14:textId="77777777" w:rsidR="00556407" w:rsidRDefault="00556407" w:rsidP="0089044C">
      <w:pPr>
        <w:pStyle w:val="B1"/>
      </w:pPr>
    </w:p>
    <w:p w14:paraId="5F165BF8" w14:textId="6532EE6C" w:rsidR="00C672A9" w:rsidRPr="00297D56"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Pr>
          <w:noProof/>
          <w:color w:val="FF0000"/>
          <w:sz w:val="36"/>
        </w:rPr>
        <w:t>**** End of Changes ****</w:t>
      </w:r>
    </w:p>
    <w:sectPr w:rsidR="00C672A9" w:rsidRPr="00297D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809DE" w14:textId="77777777" w:rsidR="00C11454" w:rsidRDefault="00C11454">
      <w:r>
        <w:separator/>
      </w:r>
    </w:p>
  </w:endnote>
  <w:endnote w:type="continuationSeparator" w:id="0">
    <w:p w14:paraId="54C563E5" w14:textId="77777777" w:rsidR="00C11454" w:rsidRDefault="00C11454">
      <w:r>
        <w:continuationSeparator/>
      </w:r>
    </w:p>
  </w:endnote>
  <w:endnote w:type="continuationNotice" w:id="1">
    <w:p w14:paraId="2405C32A" w14:textId="77777777" w:rsidR="00C11454" w:rsidRDefault="00C11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15890" w14:textId="77777777" w:rsidR="00C11454" w:rsidRDefault="00C11454">
      <w:r>
        <w:separator/>
      </w:r>
    </w:p>
  </w:footnote>
  <w:footnote w:type="continuationSeparator" w:id="0">
    <w:p w14:paraId="53C1890E" w14:textId="77777777" w:rsidR="00C11454" w:rsidRDefault="00C11454">
      <w:r>
        <w:continuationSeparator/>
      </w:r>
    </w:p>
  </w:footnote>
  <w:footnote w:type="continuationNotice" w:id="1">
    <w:p w14:paraId="0638F307" w14:textId="77777777" w:rsidR="00C11454" w:rsidRDefault="00C11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71183"/>
    <w:multiLevelType w:val="hybridMultilevel"/>
    <w:tmpl w:val="40402BD8"/>
    <w:lvl w:ilvl="0" w:tplc="F044F5A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AD"/>
    <w:rsid w:val="00022E4A"/>
    <w:rsid w:val="00042718"/>
    <w:rsid w:val="00044F53"/>
    <w:rsid w:val="00060C93"/>
    <w:rsid w:val="000719F7"/>
    <w:rsid w:val="000A6394"/>
    <w:rsid w:val="000B6C43"/>
    <w:rsid w:val="000B7FED"/>
    <w:rsid w:val="000C038A"/>
    <w:rsid w:val="000C3F15"/>
    <w:rsid w:val="000C492E"/>
    <w:rsid w:val="000C6598"/>
    <w:rsid w:val="000D0269"/>
    <w:rsid w:val="000F578C"/>
    <w:rsid w:val="0012288C"/>
    <w:rsid w:val="00137931"/>
    <w:rsid w:val="00145D43"/>
    <w:rsid w:val="001474F9"/>
    <w:rsid w:val="001508DD"/>
    <w:rsid w:val="001564BF"/>
    <w:rsid w:val="00160838"/>
    <w:rsid w:val="00166493"/>
    <w:rsid w:val="00192C46"/>
    <w:rsid w:val="001A08B3"/>
    <w:rsid w:val="001A2337"/>
    <w:rsid w:val="001A7B60"/>
    <w:rsid w:val="001B52F0"/>
    <w:rsid w:val="001B7A65"/>
    <w:rsid w:val="001D73EA"/>
    <w:rsid w:val="001E41F3"/>
    <w:rsid w:val="001F707A"/>
    <w:rsid w:val="00243436"/>
    <w:rsid w:val="0026004D"/>
    <w:rsid w:val="002640DD"/>
    <w:rsid w:val="00275D12"/>
    <w:rsid w:val="00284FEB"/>
    <w:rsid w:val="002860C4"/>
    <w:rsid w:val="00297D56"/>
    <w:rsid w:val="002B5741"/>
    <w:rsid w:val="002B58FF"/>
    <w:rsid w:val="002C4927"/>
    <w:rsid w:val="002D3F0B"/>
    <w:rsid w:val="00305409"/>
    <w:rsid w:val="003529BD"/>
    <w:rsid w:val="003609EF"/>
    <w:rsid w:val="0036231A"/>
    <w:rsid w:val="00374DD4"/>
    <w:rsid w:val="0038269A"/>
    <w:rsid w:val="003B7BF1"/>
    <w:rsid w:val="003E1A36"/>
    <w:rsid w:val="003E4A7A"/>
    <w:rsid w:val="003E4C74"/>
    <w:rsid w:val="00410371"/>
    <w:rsid w:val="004242F1"/>
    <w:rsid w:val="004434DC"/>
    <w:rsid w:val="0044624D"/>
    <w:rsid w:val="004514E3"/>
    <w:rsid w:val="00461816"/>
    <w:rsid w:val="004A2DA6"/>
    <w:rsid w:val="004B2100"/>
    <w:rsid w:val="004B60D8"/>
    <w:rsid w:val="004B75B7"/>
    <w:rsid w:val="004F19EC"/>
    <w:rsid w:val="00501411"/>
    <w:rsid w:val="005021A8"/>
    <w:rsid w:val="005024DF"/>
    <w:rsid w:val="00506624"/>
    <w:rsid w:val="00514DCF"/>
    <w:rsid w:val="0051580D"/>
    <w:rsid w:val="00520455"/>
    <w:rsid w:val="00547111"/>
    <w:rsid w:val="00555680"/>
    <w:rsid w:val="00556407"/>
    <w:rsid w:val="00562155"/>
    <w:rsid w:val="0058194B"/>
    <w:rsid w:val="00582D45"/>
    <w:rsid w:val="00584CDE"/>
    <w:rsid w:val="0059043D"/>
    <w:rsid w:val="00592D74"/>
    <w:rsid w:val="005A4D80"/>
    <w:rsid w:val="005B710A"/>
    <w:rsid w:val="005C31F8"/>
    <w:rsid w:val="005C6DB5"/>
    <w:rsid w:val="005E2C44"/>
    <w:rsid w:val="00602B84"/>
    <w:rsid w:val="00606053"/>
    <w:rsid w:val="0061311B"/>
    <w:rsid w:val="0061336B"/>
    <w:rsid w:val="00621188"/>
    <w:rsid w:val="006257ED"/>
    <w:rsid w:val="00640AA4"/>
    <w:rsid w:val="00691A31"/>
    <w:rsid w:val="00695808"/>
    <w:rsid w:val="006A660A"/>
    <w:rsid w:val="006B29D7"/>
    <w:rsid w:val="006B4109"/>
    <w:rsid w:val="006B46FB"/>
    <w:rsid w:val="006B6E9D"/>
    <w:rsid w:val="006E0F41"/>
    <w:rsid w:val="006E21FB"/>
    <w:rsid w:val="0070492E"/>
    <w:rsid w:val="007216A7"/>
    <w:rsid w:val="00723D0E"/>
    <w:rsid w:val="007265D4"/>
    <w:rsid w:val="0076268C"/>
    <w:rsid w:val="00792342"/>
    <w:rsid w:val="007977A8"/>
    <w:rsid w:val="007A47AF"/>
    <w:rsid w:val="007B4DF5"/>
    <w:rsid w:val="007B512A"/>
    <w:rsid w:val="007C11CE"/>
    <w:rsid w:val="007C2097"/>
    <w:rsid w:val="007C7B34"/>
    <w:rsid w:val="007D6A07"/>
    <w:rsid w:val="007F7259"/>
    <w:rsid w:val="008040A8"/>
    <w:rsid w:val="0081261B"/>
    <w:rsid w:val="008279FA"/>
    <w:rsid w:val="0083036F"/>
    <w:rsid w:val="00844FAA"/>
    <w:rsid w:val="00856D33"/>
    <w:rsid w:val="008626E7"/>
    <w:rsid w:val="00870EE7"/>
    <w:rsid w:val="00877719"/>
    <w:rsid w:val="008843FB"/>
    <w:rsid w:val="008863B9"/>
    <w:rsid w:val="0089044C"/>
    <w:rsid w:val="008A45A6"/>
    <w:rsid w:val="008B3388"/>
    <w:rsid w:val="008F686C"/>
    <w:rsid w:val="008F6D80"/>
    <w:rsid w:val="00902D58"/>
    <w:rsid w:val="00907110"/>
    <w:rsid w:val="009148DE"/>
    <w:rsid w:val="009151F0"/>
    <w:rsid w:val="00941E30"/>
    <w:rsid w:val="00946B00"/>
    <w:rsid w:val="0094792E"/>
    <w:rsid w:val="009646EF"/>
    <w:rsid w:val="009777D9"/>
    <w:rsid w:val="00981147"/>
    <w:rsid w:val="00984A6A"/>
    <w:rsid w:val="00991B88"/>
    <w:rsid w:val="009A5753"/>
    <w:rsid w:val="009A579D"/>
    <w:rsid w:val="009C3C5F"/>
    <w:rsid w:val="009E3297"/>
    <w:rsid w:val="009F5740"/>
    <w:rsid w:val="009F734F"/>
    <w:rsid w:val="00A2322F"/>
    <w:rsid w:val="00A246B6"/>
    <w:rsid w:val="00A41399"/>
    <w:rsid w:val="00A47E70"/>
    <w:rsid w:val="00A50CF0"/>
    <w:rsid w:val="00A7671C"/>
    <w:rsid w:val="00A76CAC"/>
    <w:rsid w:val="00AA2CBC"/>
    <w:rsid w:val="00AA40DF"/>
    <w:rsid w:val="00AB18F5"/>
    <w:rsid w:val="00AC5820"/>
    <w:rsid w:val="00AD1335"/>
    <w:rsid w:val="00AD1CD8"/>
    <w:rsid w:val="00AF14B7"/>
    <w:rsid w:val="00B258BB"/>
    <w:rsid w:val="00B26D29"/>
    <w:rsid w:val="00B30477"/>
    <w:rsid w:val="00B45FBB"/>
    <w:rsid w:val="00B47153"/>
    <w:rsid w:val="00B514F7"/>
    <w:rsid w:val="00B67B97"/>
    <w:rsid w:val="00B775ED"/>
    <w:rsid w:val="00B94B39"/>
    <w:rsid w:val="00B968C8"/>
    <w:rsid w:val="00BA3EC5"/>
    <w:rsid w:val="00BA51D9"/>
    <w:rsid w:val="00BB337B"/>
    <w:rsid w:val="00BB5DFC"/>
    <w:rsid w:val="00BD279D"/>
    <w:rsid w:val="00BD6BB8"/>
    <w:rsid w:val="00BD71C4"/>
    <w:rsid w:val="00BD7F63"/>
    <w:rsid w:val="00BF0311"/>
    <w:rsid w:val="00C11454"/>
    <w:rsid w:val="00C26E0A"/>
    <w:rsid w:val="00C33E52"/>
    <w:rsid w:val="00C66BA2"/>
    <w:rsid w:val="00C672A9"/>
    <w:rsid w:val="00C7341A"/>
    <w:rsid w:val="00C834A7"/>
    <w:rsid w:val="00C95985"/>
    <w:rsid w:val="00CB2D29"/>
    <w:rsid w:val="00CC5026"/>
    <w:rsid w:val="00CC5E53"/>
    <w:rsid w:val="00CC68D0"/>
    <w:rsid w:val="00D03F9A"/>
    <w:rsid w:val="00D06D51"/>
    <w:rsid w:val="00D24991"/>
    <w:rsid w:val="00D44E31"/>
    <w:rsid w:val="00D50255"/>
    <w:rsid w:val="00D6060E"/>
    <w:rsid w:val="00D66520"/>
    <w:rsid w:val="00D7459A"/>
    <w:rsid w:val="00D83E10"/>
    <w:rsid w:val="00DA7AE6"/>
    <w:rsid w:val="00DE34CF"/>
    <w:rsid w:val="00DE5508"/>
    <w:rsid w:val="00DF423E"/>
    <w:rsid w:val="00E035F0"/>
    <w:rsid w:val="00E0766A"/>
    <w:rsid w:val="00E101F7"/>
    <w:rsid w:val="00E1195D"/>
    <w:rsid w:val="00E13F3D"/>
    <w:rsid w:val="00E337D1"/>
    <w:rsid w:val="00E34898"/>
    <w:rsid w:val="00E474E7"/>
    <w:rsid w:val="00E75057"/>
    <w:rsid w:val="00EA16A9"/>
    <w:rsid w:val="00EB09B7"/>
    <w:rsid w:val="00EE5A8A"/>
    <w:rsid w:val="00EE628E"/>
    <w:rsid w:val="00EE7D7C"/>
    <w:rsid w:val="00EF5B27"/>
    <w:rsid w:val="00F25000"/>
    <w:rsid w:val="00F25D98"/>
    <w:rsid w:val="00F300FB"/>
    <w:rsid w:val="00F46FDA"/>
    <w:rsid w:val="00FB58D8"/>
    <w:rsid w:val="00FB6386"/>
    <w:rsid w:val="00FB667E"/>
    <w:rsid w:val="00FC43F8"/>
    <w:rsid w:val="00FF14B7"/>
    <w:rsid w:val="00FF1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9F4F84-8879-46F4-85A0-532D934C1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3391</Words>
  <Characters>19330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6</cp:revision>
  <cp:lastPrinted>1900-01-01T05:00:00Z</cp:lastPrinted>
  <dcterms:created xsi:type="dcterms:W3CDTF">2020-02-17T13:02:00Z</dcterms:created>
  <dcterms:modified xsi:type="dcterms:W3CDTF">2020-02-18T15:45:00Z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